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47" w:rsidRDefault="00DA5F47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</w:t>
      </w:r>
    </w:p>
    <w:tbl>
      <w:tblPr>
        <w:tblW w:w="14601" w:type="dxa"/>
        <w:tblLayout w:type="fixed"/>
        <w:tblLook w:val="00A0"/>
      </w:tblPr>
      <w:tblGrid>
        <w:gridCol w:w="14601"/>
      </w:tblGrid>
      <w:tr w:rsidR="00DA5F47" w:rsidRPr="008E4B3E" w:rsidTr="0054285F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5F47" w:rsidRPr="008E4B3E" w:rsidRDefault="00DA5F47" w:rsidP="0054285F">
            <w:pPr>
              <w:ind w:left="5040" w:right="-492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ПРИЛОЖЕНИЕ № 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DA5F47" w:rsidTr="0054285F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5F47" w:rsidRDefault="00DA5F47" w:rsidP="0054285F">
            <w:pPr>
              <w:ind w:left="5040" w:right="-4928"/>
              <w:rPr>
                <w:sz w:val="28"/>
                <w:szCs w:val="28"/>
              </w:rPr>
            </w:pPr>
            <w:r w:rsidRPr="0054285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                           к  решению </w:t>
            </w:r>
            <w:r>
              <w:rPr>
                <w:sz w:val="28"/>
                <w:szCs w:val="28"/>
                <w:lang w:val="en-US"/>
              </w:rPr>
              <w:t>XXV</w:t>
            </w:r>
            <w:r>
              <w:rPr>
                <w:sz w:val="28"/>
                <w:szCs w:val="28"/>
              </w:rPr>
              <w:t xml:space="preserve"> сессии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созыва</w:t>
            </w:r>
          </w:p>
        </w:tc>
      </w:tr>
      <w:tr w:rsidR="00DA5F47" w:rsidTr="0054285F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5F47" w:rsidRDefault="00DA5F47" w:rsidP="0054285F">
            <w:pPr>
              <w:ind w:left="5040" w:right="-4928"/>
              <w:rPr>
                <w:sz w:val="28"/>
                <w:szCs w:val="28"/>
              </w:rPr>
            </w:pPr>
            <w:r w:rsidRPr="0054285F">
              <w:rPr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>Совета муниципального образования</w:t>
            </w:r>
          </w:p>
        </w:tc>
      </w:tr>
      <w:tr w:rsidR="00DA5F47" w:rsidTr="0054285F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5F47" w:rsidRDefault="00DA5F47" w:rsidP="0054285F">
            <w:pPr>
              <w:ind w:left="5040" w:right="-492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>Выселковский район</w:t>
            </w:r>
          </w:p>
        </w:tc>
      </w:tr>
      <w:tr w:rsidR="00DA5F47" w:rsidRPr="006B0F65" w:rsidTr="0054285F">
        <w:trPr>
          <w:cantSplit/>
        </w:trPr>
        <w:tc>
          <w:tcPr>
            <w:tcW w:w="14601" w:type="dxa"/>
            <w:noWrap/>
          </w:tcPr>
          <w:p w:rsidR="00DA5F47" w:rsidRPr="006B0F65" w:rsidRDefault="00DA5F47" w:rsidP="0054285F">
            <w:pPr>
              <w:ind w:left="4932" w:right="-492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val="en-US"/>
              </w:rPr>
              <w:t xml:space="preserve">4 </w:t>
            </w:r>
            <w:r>
              <w:rPr>
                <w:sz w:val="28"/>
                <w:szCs w:val="28"/>
              </w:rPr>
              <w:t>апреля 2018 года № 5-208</w:t>
            </w:r>
          </w:p>
        </w:tc>
      </w:tr>
    </w:tbl>
    <w:p w:rsidR="00DA5F47" w:rsidRDefault="00DA5F47" w:rsidP="0054285F">
      <w:pPr>
        <w:jc w:val="both"/>
        <w:rPr>
          <w:lang w:val="en-US"/>
        </w:rPr>
      </w:pPr>
    </w:p>
    <w:p w:rsidR="00DA5F47" w:rsidRDefault="00DA5F47" w:rsidP="0054285F">
      <w:pPr>
        <w:jc w:val="both"/>
        <w:rPr>
          <w:lang w:val="en-US"/>
        </w:rPr>
      </w:pPr>
    </w:p>
    <w:p w:rsidR="00DA5F47" w:rsidRPr="0054285F" w:rsidRDefault="00DA5F47" w:rsidP="0054285F">
      <w:pPr>
        <w:jc w:val="center"/>
        <w:rPr>
          <w:b/>
          <w:bCs/>
        </w:rPr>
      </w:pPr>
      <w:r w:rsidRPr="00626508">
        <w:rPr>
          <w:b/>
          <w:bCs/>
        </w:rPr>
        <w:t>Распределение бюджетных ассигнований по целевым статьям</w:t>
      </w:r>
    </w:p>
    <w:p w:rsidR="00DA5F47" w:rsidRPr="0054285F" w:rsidRDefault="00DA5F47" w:rsidP="0054285F">
      <w:pPr>
        <w:jc w:val="center"/>
        <w:rPr>
          <w:b/>
          <w:bCs/>
        </w:rPr>
      </w:pPr>
      <w:r w:rsidRPr="00626508">
        <w:rPr>
          <w:b/>
          <w:bCs/>
        </w:rPr>
        <w:t xml:space="preserve"> (муниципальным программам муниципального образования Выселковский район </w:t>
      </w:r>
    </w:p>
    <w:p w:rsidR="00DA5F47" w:rsidRPr="0054285F" w:rsidRDefault="00DA5F47" w:rsidP="0054285F">
      <w:pPr>
        <w:jc w:val="center"/>
        <w:rPr>
          <w:b/>
          <w:bCs/>
        </w:rPr>
      </w:pPr>
      <w:r w:rsidRPr="00626508">
        <w:rPr>
          <w:b/>
          <w:bCs/>
        </w:rPr>
        <w:t>и непрограммным направлениям деятельности), группам</w:t>
      </w:r>
    </w:p>
    <w:p w:rsidR="00DA5F47" w:rsidRPr="0054285F" w:rsidRDefault="00DA5F47" w:rsidP="0054285F">
      <w:pPr>
        <w:jc w:val="center"/>
      </w:pPr>
      <w:r w:rsidRPr="00626508">
        <w:rPr>
          <w:b/>
          <w:bCs/>
        </w:rPr>
        <w:t xml:space="preserve"> видов расходов классификации расходов бюджетов на 2018 год</w:t>
      </w:r>
    </w:p>
    <w:p w:rsidR="00DA5F47" w:rsidRPr="0054285F" w:rsidRDefault="00DA5F47"/>
    <w:tbl>
      <w:tblPr>
        <w:tblW w:w="0" w:type="auto"/>
        <w:tblInd w:w="108" w:type="dxa"/>
        <w:tblLook w:val="00A0"/>
      </w:tblPr>
      <w:tblGrid>
        <w:gridCol w:w="709"/>
        <w:gridCol w:w="7876"/>
        <w:gridCol w:w="3029"/>
        <w:gridCol w:w="1427"/>
        <w:gridCol w:w="1560"/>
      </w:tblGrid>
      <w:tr w:rsidR="00DA5F47" w:rsidRPr="00626508" w:rsidTr="0054285F">
        <w:trPr>
          <w:trHeight w:val="3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/>
        </w:tc>
        <w:tc>
          <w:tcPr>
            <w:tcW w:w="3029" w:type="dxa"/>
            <w:noWrap/>
          </w:tcPr>
          <w:p w:rsidR="00DA5F47" w:rsidRPr="00626508" w:rsidRDefault="00DA5F47"/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>
            <w:r w:rsidRPr="00626508">
              <w:t>(тыс.рублей)</w:t>
            </w:r>
          </w:p>
        </w:tc>
      </w:tr>
      <w:tr w:rsidR="00DA5F47" w:rsidRPr="00626508" w:rsidTr="0054285F">
        <w:trPr>
          <w:trHeight w:val="375"/>
        </w:trPr>
        <w:tc>
          <w:tcPr>
            <w:tcW w:w="709" w:type="dxa"/>
            <w:vMerge w:val="restart"/>
            <w:noWrap/>
          </w:tcPr>
          <w:p w:rsidR="00DA5F47" w:rsidRPr="00626508" w:rsidRDefault="00DA5F47" w:rsidP="00626508">
            <w:r w:rsidRPr="00626508">
              <w:t>№ п/п</w:t>
            </w:r>
          </w:p>
        </w:tc>
        <w:tc>
          <w:tcPr>
            <w:tcW w:w="7876" w:type="dxa"/>
            <w:vMerge w:val="restart"/>
            <w:noWrap/>
          </w:tcPr>
          <w:p w:rsidR="00DA5F47" w:rsidRPr="00626508" w:rsidRDefault="00DA5F47" w:rsidP="00626508">
            <w:r w:rsidRPr="00626508">
              <w:t>наименование</w:t>
            </w:r>
          </w:p>
        </w:tc>
        <w:tc>
          <w:tcPr>
            <w:tcW w:w="3029" w:type="dxa"/>
            <w:vMerge w:val="restart"/>
            <w:noWrap/>
          </w:tcPr>
          <w:p w:rsidR="00DA5F47" w:rsidRPr="00626508" w:rsidRDefault="00DA5F47" w:rsidP="00626508">
            <w:r w:rsidRPr="00626508">
              <w:t>ЦСР</w:t>
            </w:r>
          </w:p>
        </w:tc>
        <w:tc>
          <w:tcPr>
            <w:tcW w:w="1427" w:type="dxa"/>
            <w:vMerge w:val="restart"/>
            <w:noWrap/>
          </w:tcPr>
          <w:p w:rsidR="00DA5F47" w:rsidRPr="00626508" w:rsidRDefault="00DA5F47">
            <w:r w:rsidRPr="00626508">
              <w:t>ВР</w:t>
            </w:r>
          </w:p>
        </w:tc>
        <w:tc>
          <w:tcPr>
            <w:tcW w:w="1560" w:type="dxa"/>
            <w:vMerge w:val="restart"/>
            <w:noWrap/>
          </w:tcPr>
          <w:p w:rsidR="00DA5F47" w:rsidRPr="00626508" w:rsidRDefault="00DA5F47" w:rsidP="00626508">
            <w:r w:rsidRPr="00626508">
              <w:t>2018 год</w:t>
            </w:r>
          </w:p>
        </w:tc>
      </w:tr>
      <w:tr w:rsidR="00DA5F47" w:rsidRPr="00626508" w:rsidTr="00523CCC">
        <w:trPr>
          <w:trHeight w:val="276"/>
        </w:trPr>
        <w:tc>
          <w:tcPr>
            <w:tcW w:w="709" w:type="dxa"/>
            <w:vMerge/>
          </w:tcPr>
          <w:p w:rsidR="00DA5F47" w:rsidRPr="00626508" w:rsidRDefault="00DA5F47"/>
        </w:tc>
        <w:tc>
          <w:tcPr>
            <w:tcW w:w="7876" w:type="dxa"/>
            <w:vMerge/>
          </w:tcPr>
          <w:p w:rsidR="00DA5F47" w:rsidRPr="00626508" w:rsidRDefault="00DA5F47"/>
        </w:tc>
        <w:tc>
          <w:tcPr>
            <w:tcW w:w="3029" w:type="dxa"/>
            <w:vMerge/>
          </w:tcPr>
          <w:p w:rsidR="00DA5F47" w:rsidRPr="00626508" w:rsidRDefault="00DA5F47"/>
        </w:tc>
        <w:tc>
          <w:tcPr>
            <w:tcW w:w="1427" w:type="dxa"/>
            <w:vMerge/>
          </w:tcPr>
          <w:p w:rsidR="00DA5F47" w:rsidRPr="00626508" w:rsidRDefault="00DA5F47"/>
        </w:tc>
        <w:tc>
          <w:tcPr>
            <w:tcW w:w="1560" w:type="dxa"/>
            <w:vMerge/>
          </w:tcPr>
          <w:p w:rsidR="00DA5F47" w:rsidRPr="00626508" w:rsidRDefault="00DA5F47"/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 w:rsidP="00626508">
            <w:r w:rsidRPr="00626508">
              <w:t>1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2</w:t>
            </w:r>
          </w:p>
        </w:tc>
        <w:tc>
          <w:tcPr>
            <w:tcW w:w="3029" w:type="dxa"/>
            <w:noWrap/>
          </w:tcPr>
          <w:p w:rsidR="00DA5F47" w:rsidRPr="00626508" w:rsidRDefault="00DA5F47" w:rsidP="00626508">
            <w:r w:rsidRPr="00626508">
              <w:t>3</w:t>
            </w:r>
          </w:p>
        </w:tc>
        <w:tc>
          <w:tcPr>
            <w:tcW w:w="1427" w:type="dxa"/>
            <w:noWrap/>
          </w:tcPr>
          <w:p w:rsidR="00DA5F47" w:rsidRPr="00626508" w:rsidRDefault="00DA5F47" w:rsidP="00626508">
            <w:r w:rsidRPr="00626508">
              <w:t>4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</w:t>
            </w:r>
          </w:p>
        </w:tc>
      </w:tr>
      <w:tr w:rsidR="00DA5F47" w:rsidRPr="00626508" w:rsidTr="0054285F">
        <w:trPr>
          <w:trHeight w:val="3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ВСЕГО</w:t>
            </w:r>
          </w:p>
        </w:tc>
        <w:tc>
          <w:tcPr>
            <w:tcW w:w="302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1A70CF" w:rsidRDefault="00DA5F47" w:rsidP="006265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1181703,1</w:t>
            </w:r>
          </w:p>
        </w:tc>
      </w:tr>
      <w:tr w:rsidR="00DA5F47" w:rsidRPr="00626508" w:rsidTr="0054285F">
        <w:trPr>
          <w:trHeight w:val="3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>
            <w:r w:rsidRPr="00626508">
              <w:t xml:space="preserve">   в том числе:</w:t>
            </w:r>
          </w:p>
        </w:tc>
        <w:tc>
          <w:tcPr>
            <w:tcW w:w="3029" w:type="dxa"/>
            <w:noWrap/>
          </w:tcPr>
          <w:p w:rsidR="00DA5F47" w:rsidRPr="00626508" w:rsidRDefault="00DA5F47"/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/>
        </w:tc>
      </w:tr>
      <w:tr w:rsidR="00DA5F47" w:rsidRPr="00626508" w:rsidTr="00523CCC">
        <w:trPr>
          <w:trHeight w:val="279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1.</w:t>
            </w:r>
          </w:p>
        </w:tc>
        <w:tc>
          <w:tcPr>
            <w:tcW w:w="7876" w:type="dxa"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01 0 00 00000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845891,1</w:t>
            </w:r>
          </w:p>
        </w:tc>
      </w:tr>
      <w:tr w:rsidR="00DA5F47" w:rsidRPr="00626508" w:rsidTr="0054285F">
        <w:trPr>
          <w:trHeight w:val="4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Развитие дошкольного, общего и дополнительного образования детей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801119,2</w:t>
            </w:r>
          </w:p>
        </w:tc>
      </w:tr>
      <w:tr w:rsidR="00DA5F47" w:rsidRPr="00626508" w:rsidTr="0054285F">
        <w:trPr>
          <w:trHeight w:val="3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Развитие  дошкольного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288061,4</w:t>
            </w:r>
          </w:p>
        </w:tc>
      </w:tr>
      <w:tr w:rsidR="00DA5F47" w:rsidRPr="00626508" w:rsidTr="00523CCC">
        <w:trPr>
          <w:trHeight w:val="25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87224,9</w:t>
            </w:r>
          </w:p>
        </w:tc>
      </w:tr>
      <w:tr w:rsidR="00DA5F47" w:rsidRPr="00626508" w:rsidTr="00523CCC">
        <w:trPr>
          <w:trHeight w:val="44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87224,9</w:t>
            </w:r>
          </w:p>
        </w:tc>
      </w:tr>
      <w:tr w:rsidR="00DA5F47" w:rsidRPr="00626508" w:rsidTr="00523CCC">
        <w:trPr>
          <w:trHeight w:val="48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01 1 01 10210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685,7</w:t>
            </w:r>
          </w:p>
        </w:tc>
      </w:tr>
      <w:tr w:rsidR="00DA5F47" w:rsidRPr="00626508" w:rsidTr="00523CCC">
        <w:trPr>
          <w:trHeight w:val="54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01 1 01 10210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48,2</w:t>
            </w:r>
          </w:p>
        </w:tc>
      </w:tr>
      <w:tr w:rsidR="00DA5F47" w:rsidRPr="00626508" w:rsidTr="00523CCC">
        <w:trPr>
          <w:trHeight w:val="54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01 1 01 10210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637,5</w:t>
            </w:r>
          </w:p>
        </w:tc>
      </w:tr>
      <w:tr w:rsidR="00DA5F47" w:rsidRPr="00626508" w:rsidTr="00523CCC">
        <w:trPr>
          <w:trHeight w:val="42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Pr="00523CCC">
              <w:t xml:space="preserve"> </w:t>
            </w:r>
            <w:r w:rsidRPr="00626508">
              <w:t>реализующие  общеобразовательную программу дошкольного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01 1 01 60710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8245,2</w:t>
            </w:r>
          </w:p>
        </w:tc>
      </w:tr>
      <w:tr w:rsidR="00DA5F47" w:rsidRPr="00626508" w:rsidTr="00523CCC">
        <w:trPr>
          <w:trHeight w:val="3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01 1 01 60710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103,0</w:t>
            </w:r>
          </w:p>
        </w:tc>
      </w:tr>
      <w:tr w:rsidR="00DA5F47" w:rsidRPr="00626508" w:rsidTr="00523CCC">
        <w:trPr>
          <w:trHeight w:val="8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01 1 01 60710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8142,2</w:t>
            </w:r>
          </w:p>
        </w:tc>
      </w:tr>
      <w:tr w:rsidR="00DA5F47" w:rsidRPr="00626508" w:rsidTr="00523CCC">
        <w:trPr>
          <w:trHeight w:val="151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01 1 01 60860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191705,6</w:t>
            </w:r>
          </w:p>
        </w:tc>
      </w:tr>
      <w:tr w:rsidR="00DA5F47" w:rsidRPr="00626508" w:rsidTr="00523CCC">
        <w:trPr>
          <w:trHeight w:val="202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01 1 01 60860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191705,6</w:t>
            </w:r>
          </w:p>
        </w:tc>
      </w:tr>
      <w:tr w:rsidR="00DA5F47" w:rsidRPr="00626508" w:rsidTr="00523CCC">
        <w:trPr>
          <w:trHeight w:val="40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S0050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23CCC">
        <w:trPr>
          <w:trHeight w:val="301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01 S0050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23CCC">
        <w:trPr>
          <w:trHeight w:val="8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Развитие общеобразовательных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383105,2</w:t>
            </w:r>
          </w:p>
        </w:tc>
      </w:tr>
      <w:tr w:rsidR="00DA5F47" w:rsidRPr="00626508" w:rsidTr="00523CCC">
        <w:trPr>
          <w:trHeight w:val="369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90705,7</w:t>
            </w:r>
          </w:p>
        </w:tc>
      </w:tr>
      <w:tr w:rsidR="00DA5F47" w:rsidRPr="00626508" w:rsidTr="00523CCC">
        <w:trPr>
          <w:trHeight w:val="43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13,4</w:t>
            </w:r>
          </w:p>
        </w:tc>
      </w:tr>
      <w:tr w:rsidR="00DA5F47" w:rsidRPr="00626508" w:rsidTr="00523CCC">
        <w:trPr>
          <w:trHeight w:val="6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90692,2</w:t>
            </w:r>
          </w:p>
        </w:tc>
      </w:tr>
      <w:tr w:rsidR="00DA5F47" w:rsidRPr="00626508" w:rsidTr="00523CCC">
        <w:trPr>
          <w:trHeight w:val="8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0,1</w:t>
            </w:r>
          </w:p>
        </w:tc>
      </w:tr>
      <w:tr w:rsidR="00DA5F47" w:rsidRPr="00626508" w:rsidTr="00523CCC">
        <w:trPr>
          <w:trHeight w:val="142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01 1 02 10210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15651,4</w:t>
            </w:r>
          </w:p>
        </w:tc>
      </w:tr>
      <w:tr w:rsidR="00DA5F47" w:rsidRPr="00626508" w:rsidTr="00523CCC">
        <w:trPr>
          <w:trHeight w:val="8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01 1 02 10210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23CCC">
        <w:trPr>
          <w:trHeight w:val="11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01 1 02 10210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15551,4</w:t>
            </w:r>
          </w:p>
        </w:tc>
      </w:tr>
      <w:tr w:rsidR="00DA5F47" w:rsidRPr="00626508" w:rsidTr="00523CCC">
        <w:trPr>
          <w:trHeight w:val="3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01 1 02 60860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273276,4</w:t>
            </w:r>
          </w:p>
        </w:tc>
      </w:tr>
      <w:tr w:rsidR="00DA5F47" w:rsidRPr="00626508" w:rsidTr="00523CCC">
        <w:trPr>
          <w:trHeight w:val="8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01 1 02 60860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4256,4</w:t>
            </w:r>
          </w:p>
        </w:tc>
      </w:tr>
      <w:tr w:rsidR="00DA5F47" w:rsidRPr="00626508" w:rsidTr="00523CCC">
        <w:trPr>
          <w:trHeight w:val="2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01 1 02 60860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150,0</w:t>
            </w:r>
          </w:p>
        </w:tc>
      </w:tr>
      <w:tr w:rsidR="00DA5F47" w:rsidRPr="00626508" w:rsidTr="00523CCC">
        <w:trPr>
          <w:trHeight w:val="141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01 1 02 60860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268870,0</w:t>
            </w:r>
          </w:p>
        </w:tc>
      </w:tr>
      <w:tr w:rsidR="00DA5F47" w:rsidRPr="00626508" w:rsidTr="00523CCC">
        <w:trPr>
          <w:trHeight w:val="17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01 1 02 62370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1736,4</w:t>
            </w:r>
          </w:p>
        </w:tc>
      </w:tr>
      <w:tr w:rsidR="00DA5F47" w:rsidRPr="00626508" w:rsidTr="00523CCC">
        <w:trPr>
          <w:trHeight w:val="99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01 1 02 62370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1736,4</w:t>
            </w:r>
          </w:p>
        </w:tc>
      </w:tr>
      <w:tr w:rsidR="00DA5F47" w:rsidRPr="00626508" w:rsidTr="00523CCC">
        <w:trPr>
          <w:trHeight w:val="57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01 1 02 62500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935,3</w:t>
            </w:r>
          </w:p>
        </w:tc>
      </w:tr>
      <w:tr w:rsidR="00DA5F47" w:rsidRPr="00626508" w:rsidTr="00523CCC">
        <w:trPr>
          <w:trHeight w:val="1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01 1 02 62500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935,3</w:t>
            </w:r>
          </w:p>
        </w:tc>
      </w:tr>
      <w:tr w:rsidR="00DA5F47" w:rsidRPr="00626508" w:rsidTr="00523CCC">
        <w:trPr>
          <w:trHeight w:val="311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S0050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800,0</w:t>
            </w:r>
          </w:p>
        </w:tc>
      </w:tr>
      <w:tr w:rsidR="00DA5F47" w:rsidRPr="00626508" w:rsidTr="00523CCC">
        <w:trPr>
          <w:trHeight w:val="23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02 S0050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800,0</w:t>
            </w:r>
          </w:p>
        </w:tc>
      </w:tr>
      <w:tr w:rsidR="00DA5F47" w:rsidRPr="00626508" w:rsidTr="00523CCC">
        <w:trPr>
          <w:trHeight w:val="12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Развитие учреждений дополнительного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15171,7</w:t>
            </w:r>
          </w:p>
        </w:tc>
      </w:tr>
      <w:tr w:rsidR="00DA5F47" w:rsidRPr="00626508" w:rsidTr="00523CCC">
        <w:trPr>
          <w:trHeight w:val="302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01 1 03 00590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15171,7</w:t>
            </w:r>
          </w:p>
        </w:tc>
      </w:tr>
      <w:tr w:rsidR="00DA5F47" w:rsidRPr="00626508" w:rsidTr="00523CCC">
        <w:trPr>
          <w:trHeight w:val="4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01 1 03 00590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15171,7</w:t>
            </w:r>
          </w:p>
        </w:tc>
      </w:tr>
      <w:tr w:rsidR="00DA5F47" w:rsidRPr="00626508" w:rsidTr="00523CCC">
        <w:trPr>
          <w:trHeight w:val="8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01 1 04 00000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7682,5</w:t>
            </w:r>
          </w:p>
        </w:tc>
      </w:tr>
      <w:tr w:rsidR="00DA5F47" w:rsidRPr="00626508" w:rsidTr="00523CCC">
        <w:trPr>
          <w:trHeight w:val="16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01 1 04 10210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151,5</w:t>
            </w:r>
          </w:p>
        </w:tc>
      </w:tr>
      <w:tr w:rsidR="00DA5F47" w:rsidRPr="00626508" w:rsidTr="00523CCC">
        <w:trPr>
          <w:trHeight w:val="21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01 1 04 10210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48,8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01 1 04 10210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102,7</w:t>
            </w:r>
          </w:p>
        </w:tc>
      </w:tr>
      <w:tr w:rsidR="00DA5F47" w:rsidRPr="00626508" w:rsidTr="00B76404">
        <w:trPr>
          <w:trHeight w:val="2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B76404">
              <w:t xml:space="preserve"> </w:t>
            </w:r>
            <w:r w:rsidRPr="00626508">
              <w:t>рабочих поселках(поселках городского типа) Краснодарского края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01 1 04 60820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7531,0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01 1 04 60820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01 1 04 60820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7471,0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01 1 05 00000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107098,4</w:t>
            </w:r>
          </w:p>
        </w:tc>
      </w:tr>
      <w:tr w:rsidR="00DA5F47" w:rsidRPr="00626508" w:rsidTr="00B76404">
        <w:trPr>
          <w:trHeight w:val="102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01 1 05 00590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106898,4</w:t>
            </w:r>
          </w:p>
        </w:tc>
      </w:tr>
      <w:tr w:rsidR="00DA5F47" w:rsidRPr="00626508" w:rsidTr="00B76404">
        <w:trPr>
          <w:trHeight w:val="12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01 1 05 00590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106898,4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01 1 05 10210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01 1 05 10210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44771,9</w:t>
            </w:r>
          </w:p>
        </w:tc>
      </w:tr>
      <w:tr w:rsidR="00DA5F47" w:rsidRPr="00626508" w:rsidTr="00B76404">
        <w:trPr>
          <w:trHeight w:val="18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Совершенствование деятельности учреждений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40572,9</w:t>
            </w:r>
          </w:p>
        </w:tc>
      </w:tr>
      <w:tr w:rsidR="00DA5F47" w:rsidRPr="00626508" w:rsidTr="00B76404">
        <w:trPr>
          <w:trHeight w:val="18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01 2 01 00590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36411,3</w:t>
            </w:r>
          </w:p>
        </w:tc>
      </w:tr>
      <w:tr w:rsidR="00DA5F47" w:rsidRPr="00626508" w:rsidTr="00B76404">
        <w:trPr>
          <w:trHeight w:val="6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 xml:space="preserve">01 2 01 00590 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32610,5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3743,0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57,8</w:t>
            </w:r>
          </w:p>
        </w:tc>
      </w:tr>
      <w:tr w:rsidR="00DA5F47" w:rsidRPr="00626508" w:rsidTr="00B76404">
        <w:trPr>
          <w:trHeight w:val="13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01 2 01 60860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4161,6</w:t>
            </w:r>
          </w:p>
        </w:tc>
      </w:tr>
      <w:tr w:rsidR="00DA5F47" w:rsidRPr="00626508" w:rsidTr="00B76404">
        <w:trPr>
          <w:trHeight w:val="579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01 2 01 60860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3961,6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01 2 01 60860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Содействие развитию физической культуры и массового спорта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125,0</w:t>
            </w:r>
          </w:p>
        </w:tc>
      </w:tr>
      <w:tr w:rsidR="00DA5F47" w:rsidRPr="00626508" w:rsidTr="00B76404">
        <w:trPr>
          <w:trHeight w:val="90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01 2 02 60740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125,0</w:t>
            </w:r>
          </w:p>
        </w:tc>
      </w:tr>
      <w:tr w:rsidR="00DA5F47" w:rsidRPr="00626508" w:rsidTr="00B76404">
        <w:trPr>
          <w:trHeight w:val="37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01 2 02 60740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125,0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деятельности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4074,0</w:t>
            </w:r>
          </w:p>
        </w:tc>
      </w:tr>
      <w:tr w:rsidR="00DA5F47" w:rsidRPr="00626508" w:rsidTr="00B76404">
        <w:trPr>
          <w:trHeight w:val="262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функций 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01 2 03 00190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4074,0</w:t>
            </w:r>
          </w:p>
        </w:tc>
      </w:tr>
      <w:tr w:rsidR="00DA5F47" w:rsidRPr="00626508" w:rsidTr="00B76404">
        <w:trPr>
          <w:trHeight w:val="2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01 2 03 00190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3868,4</w:t>
            </w:r>
          </w:p>
        </w:tc>
      </w:tr>
      <w:tr w:rsidR="00DA5F47" w:rsidRPr="00626508" w:rsidTr="00B76404">
        <w:trPr>
          <w:trHeight w:val="15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01 2 03 00190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204,7</w:t>
            </w:r>
          </w:p>
        </w:tc>
      </w:tr>
      <w:tr w:rsidR="00DA5F47" w:rsidRPr="00626508" w:rsidTr="0054285F">
        <w:trPr>
          <w:trHeight w:val="4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01 2 03 00190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0,9</w:t>
            </w:r>
          </w:p>
        </w:tc>
      </w:tr>
      <w:tr w:rsidR="00DA5F47" w:rsidRPr="00626508" w:rsidTr="00B76404">
        <w:trPr>
          <w:trHeight w:val="182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2.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02 0 00 00000</w:t>
            </w:r>
          </w:p>
        </w:tc>
        <w:tc>
          <w:tcPr>
            <w:tcW w:w="1560" w:type="dxa"/>
            <w:noWrap/>
          </w:tcPr>
          <w:p w:rsidR="00DA5F47" w:rsidRPr="001A70CF" w:rsidRDefault="00DA5F47" w:rsidP="00626508">
            <w:pPr>
              <w:rPr>
                <w:b/>
                <w:bCs/>
                <w:lang w:val="en-US"/>
              </w:rPr>
            </w:pPr>
            <w:r w:rsidRPr="00626508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Pr="00626508">
              <w:rPr>
                <w:b/>
                <w:bCs/>
              </w:rPr>
              <w:t>4</w:t>
            </w:r>
            <w:r>
              <w:rPr>
                <w:b/>
                <w:bCs/>
              </w:rPr>
              <w:t>322</w:t>
            </w:r>
            <w:r w:rsidRPr="00626508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9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1A70CF" w:rsidRDefault="00DA5F47" w:rsidP="00626508">
            <w:pPr>
              <w:rPr>
                <w:lang w:val="en-US"/>
              </w:rPr>
            </w:pPr>
            <w:r>
              <w:t>104322,9</w:t>
            </w:r>
          </w:p>
        </w:tc>
      </w:tr>
      <w:tr w:rsidR="00DA5F47" w:rsidRPr="00626508" w:rsidTr="0054285F">
        <w:trPr>
          <w:trHeight w:val="9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Профиликтика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53715,9</w:t>
            </w:r>
          </w:p>
        </w:tc>
      </w:tr>
      <w:tr w:rsidR="00DA5F47" w:rsidRPr="00626508" w:rsidTr="00B76404">
        <w:trPr>
          <w:trHeight w:val="7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02 1 01 60850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53715,9</w:t>
            </w:r>
          </w:p>
        </w:tc>
      </w:tr>
      <w:tr w:rsidR="00DA5F47" w:rsidRPr="00626508" w:rsidTr="00B76404">
        <w:trPr>
          <w:trHeight w:val="31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02 1 01 60850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53715,9</w:t>
            </w:r>
          </w:p>
        </w:tc>
      </w:tr>
      <w:tr w:rsidR="00DA5F47" w:rsidRPr="00626508" w:rsidTr="00B76404">
        <w:trPr>
          <w:trHeight w:val="18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Совершенствование системы оказания специализированной  медицинской помощи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2118,1</w:t>
            </w:r>
          </w:p>
        </w:tc>
      </w:tr>
      <w:tr w:rsidR="00DA5F47" w:rsidRPr="00626508" w:rsidTr="00B76404">
        <w:trPr>
          <w:trHeight w:val="1623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02 1 02 60810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2118,1</w:t>
            </w:r>
          </w:p>
        </w:tc>
      </w:tr>
      <w:tr w:rsidR="00DA5F47" w:rsidRPr="00626508" w:rsidTr="00B76404">
        <w:trPr>
          <w:trHeight w:val="1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02 1 02 60810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2118,1</w:t>
            </w:r>
          </w:p>
        </w:tc>
      </w:tr>
      <w:tr w:rsidR="00DA5F47" w:rsidRPr="00626508" w:rsidTr="00B76404">
        <w:trPr>
          <w:trHeight w:val="28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33156,6</w:t>
            </w:r>
          </w:p>
        </w:tc>
      </w:tr>
      <w:tr w:rsidR="00DA5F47" w:rsidRPr="00626508" w:rsidTr="00B76404">
        <w:trPr>
          <w:trHeight w:val="169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02 1 03 61080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33156,6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02 1 03 61080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33156,6</w:t>
            </w:r>
          </w:p>
        </w:tc>
      </w:tr>
      <w:tr w:rsidR="00DA5F47" w:rsidRPr="00626508" w:rsidTr="00B76404">
        <w:trPr>
          <w:trHeight w:val="2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02 1 04 00000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95,0</w:t>
            </w:r>
          </w:p>
        </w:tc>
      </w:tr>
      <w:tr w:rsidR="00DA5F47" w:rsidRPr="00626508" w:rsidTr="0054285F">
        <w:trPr>
          <w:trHeight w:val="49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Повышение квалификации медицинских работников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02 1 04 16300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95,0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02 1 04 16300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95,0</w:t>
            </w:r>
          </w:p>
        </w:tc>
      </w:tr>
      <w:tr w:rsidR="00DA5F47" w:rsidRPr="00626508" w:rsidTr="00B76404">
        <w:trPr>
          <w:trHeight w:val="41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02 1 06 00000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>
              <w:t>13737,3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отдельных государственных полномочий по строительству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02 1 06 60960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10700,0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02 1 06 60960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400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10700,0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>
              <w:t>Реализация мероприятий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 xml:space="preserve">02 1 06 </w:t>
            </w:r>
            <w:r>
              <w:t>1</w:t>
            </w:r>
            <w:r w:rsidRPr="00626508">
              <w:t>5670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>
              <w:t>1698,3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 xml:space="preserve">02 1 06 </w:t>
            </w:r>
            <w:r>
              <w:t>1</w:t>
            </w:r>
            <w:r w:rsidRPr="00626508">
              <w:t>5670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>
              <w:t>1698,3</w:t>
            </w:r>
          </w:p>
        </w:tc>
      </w:tr>
      <w:tr w:rsidR="00DA5F47" w:rsidRPr="00626508" w:rsidTr="0054285F">
        <w:trPr>
          <w:trHeight w:val="69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</w:p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по устойчивому развитию Выселковского района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06 L5670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>
              <w:t>1339</w:t>
            </w:r>
            <w:r w:rsidRPr="00626508">
              <w:t>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</w:p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06 L5670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400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</w:t>
            </w:r>
            <w:r>
              <w:t>339</w:t>
            </w:r>
            <w:r w:rsidRPr="00626508">
              <w:t>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Меры социальной поддержки медицинским работникам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02 1 07 00000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1500,0</w:t>
            </w:r>
          </w:p>
        </w:tc>
      </w:tr>
      <w:tr w:rsidR="00DA5F47" w:rsidRPr="00626508" w:rsidTr="00B76404">
        <w:trPr>
          <w:trHeight w:val="3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02 1 07 10470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1500,0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02 1 07 10470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1500,0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3.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03 0 00 00000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33711,4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33711,4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32604,4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31097,1</w:t>
            </w:r>
          </w:p>
        </w:tc>
      </w:tr>
      <w:tr w:rsidR="00DA5F47" w:rsidRPr="00626508" w:rsidTr="00B76404">
        <w:trPr>
          <w:trHeight w:val="331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2163,6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390,7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28522,9</w:t>
            </w:r>
          </w:p>
        </w:tc>
      </w:tr>
      <w:tr w:rsidR="00DA5F47" w:rsidRPr="00626508" w:rsidTr="0054285F">
        <w:trPr>
          <w:trHeight w:val="4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19,9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Реализация мероприятий муниципальной программы "Развитие культуры"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03 1 01 10250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635,0</w:t>
            </w:r>
          </w:p>
        </w:tc>
      </w:tr>
      <w:tr w:rsidR="00DA5F47" w:rsidRPr="00626508" w:rsidTr="00B76404">
        <w:trPr>
          <w:trHeight w:val="16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03 1 01 10250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635,0</w:t>
            </w:r>
          </w:p>
        </w:tc>
      </w:tr>
      <w:tr w:rsidR="00DA5F47" w:rsidRPr="00626508" w:rsidTr="00B76404">
        <w:trPr>
          <w:trHeight w:val="32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S0120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665,6</w:t>
            </w:r>
          </w:p>
        </w:tc>
      </w:tr>
      <w:tr w:rsidR="00DA5F47" w:rsidRPr="00626508" w:rsidTr="00B76404">
        <w:trPr>
          <w:trHeight w:val="47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S0120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665,6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S0640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206,7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01 S0640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206,7</w:t>
            </w:r>
          </w:p>
        </w:tc>
      </w:tr>
      <w:tr w:rsidR="00DA5F47" w:rsidRPr="00626508" w:rsidTr="00B76404">
        <w:trPr>
          <w:trHeight w:val="12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Укрепление кадрового потенциала муниципальных учреждений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187,0</w:t>
            </w:r>
          </w:p>
        </w:tc>
      </w:tr>
      <w:tr w:rsidR="00DA5F47" w:rsidRPr="00626508" w:rsidTr="00B76404">
        <w:trPr>
          <w:trHeight w:val="69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B76404">
              <w:t xml:space="preserve"> </w:t>
            </w:r>
            <w:r w:rsidRPr="00626508">
              <w:t>рабочих поселках(поселках городского типа) Краснодарского края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03 1 02 60820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187,0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03 1 02 60820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187,0</w:t>
            </w:r>
          </w:p>
        </w:tc>
      </w:tr>
      <w:tr w:rsidR="00DA5F47" w:rsidRPr="00626508" w:rsidTr="0054285F">
        <w:trPr>
          <w:trHeight w:val="5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деятельности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920,0</w:t>
            </w:r>
          </w:p>
        </w:tc>
      </w:tr>
      <w:tr w:rsidR="00DA5F47" w:rsidRPr="00626508" w:rsidTr="0054285F">
        <w:trPr>
          <w:trHeight w:val="5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функций 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03 1 03 00190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920,0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03 1 03 00190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812,4</w:t>
            </w:r>
          </w:p>
        </w:tc>
      </w:tr>
      <w:tr w:rsidR="00DA5F47" w:rsidRPr="00626508" w:rsidTr="00B76404">
        <w:trPr>
          <w:trHeight w:val="41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03 1 03 00190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106,8</w:t>
            </w:r>
          </w:p>
        </w:tc>
      </w:tr>
      <w:tr w:rsidR="00DA5F47" w:rsidRPr="00626508" w:rsidTr="0054285F">
        <w:trPr>
          <w:trHeight w:val="3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03 1 03 00190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0,8</w:t>
            </w:r>
          </w:p>
        </w:tc>
      </w:tr>
      <w:tr w:rsidR="00DA5F47" w:rsidRPr="00626508" w:rsidTr="00B76404">
        <w:trPr>
          <w:trHeight w:val="344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4.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04 0 00 00000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1200,0</w:t>
            </w:r>
          </w:p>
        </w:tc>
      </w:tr>
      <w:tr w:rsidR="00DA5F47" w:rsidRPr="00626508" w:rsidTr="00B76404">
        <w:trPr>
          <w:trHeight w:val="2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04 1 00 00000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1200,0</w:t>
            </w:r>
          </w:p>
        </w:tc>
      </w:tr>
      <w:tr w:rsidR="00DA5F47" w:rsidRPr="00626508" w:rsidTr="00B76404">
        <w:trPr>
          <w:trHeight w:val="38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04 1 01 00000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1200,0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04 1 01 10110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950,0</w:t>
            </w:r>
          </w:p>
        </w:tc>
      </w:tr>
      <w:tr w:rsidR="00DA5F47" w:rsidRPr="00626508" w:rsidTr="00B76404">
        <w:trPr>
          <w:trHeight w:val="25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04 1 01 10110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950,0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04 1 01 10360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250,0</w:t>
            </w:r>
          </w:p>
        </w:tc>
      </w:tr>
      <w:tr w:rsidR="00DA5F47" w:rsidRPr="00626508" w:rsidTr="00B76404">
        <w:trPr>
          <w:trHeight w:val="1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04 1 01 10360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250,0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5.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05 0 00 00000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22613,8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22613,8</w:t>
            </w:r>
          </w:p>
        </w:tc>
      </w:tr>
      <w:tr w:rsidR="00DA5F47" w:rsidRPr="00626508" w:rsidTr="00B76404">
        <w:trPr>
          <w:trHeight w:val="321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05 1 01 10450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05 1 01 10450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отдыха, оздоровления и занятости детей и подростков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3918,6</w:t>
            </w:r>
          </w:p>
        </w:tc>
      </w:tr>
      <w:tr w:rsidR="00DA5F47" w:rsidRPr="00626508" w:rsidTr="0054285F">
        <w:trPr>
          <w:trHeight w:val="4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муниципальной программы "Дети Кубани"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05 1 02 10240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2026,2</w:t>
            </w:r>
          </w:p>
        </w:tc>
      </w:tr>
      <w:tr w:rsidR="00DA5F47" w:rsidRPr="00626508" w:rsidTr="00B76404">
        <w:trPr>
          <w:trHeight w:val="21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05 1 02 10240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1279,4</w:t>
            </w:r>
          </w:p>
        </w:tc>
      </w:tr>
      <w:tr w:rsidR="00DA5F47" w:rsidRPr="00626508" w:rsidTr="0054285F">
        <w:trPr>
          <w:trHeight w:val="9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05 1 02 10240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746,8</w:t>
            </w:r>
          </w:p>
        </w:tc>
      </w:tr>
      <w:tr w:rsidR="00DA5F47" w:rsidRPr="00626508" w:rsidTr="00B76404">
        <w:trPr>
          <w:trHeight w:val="41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05 1 02 60590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1641,0</w:t>
            </w:r>
          </w:p>
        </w:tc>
      </w:tr>
      <w:tr w:rsidR="00DA5F47" w:rsidRPr="00626508" w:rsidTr="00B76404">
        <w:trPr>
          <w:trHeight w:val="15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05 1 02 60590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1641,0</w:t>
            </w:r>
          </w:p>
        </w:tc>
      </w:tr>
      <w:tr w:rsidR="00DA5F47" w:rsidRPr="00626508" w:rsidTr="00B76404">
        <w:trPr>
          <w:trHeight w:val="318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05 1 02 60840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27,6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05 1 02 60840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27,6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S0590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223,8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02 S0590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223,8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Организация и проведение социально-значимых мероприятий для детей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1104,7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муниципальной программы "Дети Кубани"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05 1 03 10240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1104,7</w:t>
            </w:r>
          </w:p>
        </w:tc>
      </w:tr>
      <w:tr w:rsidR="00DA5F47" w:rsidRPr="00626508" w:rsidTr="00B76404">
        <w:trPr>
          <w:trHeight w:val="124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05 1 03 10240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838,3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05 1 03 10240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159,0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05 1 03 10240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107,4</w:t>
            </w:r>
          </w:p>
        </w:tc>
      </w:tr>
      <w:tr w:rsidR="00DA5F47" w:rsidRPr="00626508" w:rsidTr="00B76404">
        <w:trPr>
          <w:trHeight w:val="96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05 1 04 00000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17505,5</w:t>
            </w:r>
          </w:p>
        </w:tc>
      </w:tr>
      <w:tr w:rsidR="00DA5F47" w:rsidRPr="00626508" w:rsidTr="0054285F">
        <w:trPr>
          <w:trHeight w:val="24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05 1 04 62730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17096,2</w:t>
            </w:r>
          </w:p>
        </w:tc>
      </w:tr>
      <w:tr w:rsidR="00DA5F47" w:rsidRPr="00626508" w:rsidTr="0054285F">
        <w:trPr>
          <w:trHeight w:val="6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05 1 04 62730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400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17096,2</w:t>
            </w:r>
          </w:p>
        </w:tc>
      </w:tr>
      <w:tr w:rsidR="00DA5F47" w:rsidRPr="00626508" w:rsidTr="0054285F">
        <w:trPr>
          <w:trHeight w:val="24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05 1 04 60580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5,2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05 1 04 60580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5,2</w:t>
            </w:r>
          </w:p>
        </w:tc>
      </w:tr>
      <w:tr w:rsidR="00DA5F47" w:rsidRPr="00626508" w:rsidTr="0054285F">
        <w:trPr>
          <w:trHeight w:val="39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05 1 04 62340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404,1</w:t>
            </w:r>
          </w:p>
        </w:tc>
      </w:tr>
      <w:tr w:rsidR="00DA5F47" w:rsidRPr="00626508" w:rsidTr="0054285F">
        <w:trPr>
          <w:trHeight w:val="17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05 1 04 62340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404,1</w:t>
            </w:r>
          </w:p>
        </w:tc>
      </w:tr>
      <w:tr w:rsidR="00DA5F47" w:rsidRPr="00626508" w:rsidTr="0054285F">
        <w:trPr>
          <w:trHeight w:val="85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6.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06 0 00 00000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3255,0</w:t>
            </w:r>
          </w:p>
        </w:tc>
      </w:tr>
      <w:tr w:rsidR="00DA5F47" w:rsidRPr="00626508" w:rsidTr="0054285F">
        <w:trPr>
          <w:trHeight w:val="6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3255,0</w:t>
            </w:r>
          </w:p>
        </w:tc>
      </w:tr>
      <w:tr w:rsidR="00DA5F47" w:rsidRPr="00626508" w:rsidTr="0054285F">
        <w:trPr>
          <w:trHeight w:val="8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Повышение эффективности деятельности по реализации молодежной политики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2400,0</w:t>
            </w:r>
          </w:p>
        </w:tc>
      </w:tr>
      <w:tr w:rsidR="00DA5F47" w:rsidRPr="00626508" w:rsidTr="0054285F">
        <w:trPr>
          <w:trHeight w:val="8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06 1 01 00590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2400,0</w:t>
            </w:r>
          </w:p>
        </w:tc>
      </w:tr>
      <w:tr w:rsidR="00DA5F47" w:rsidRPr="00626508" w:rsidTr="0054285F">
        <w:trPr>
          <w:trHeight w:val="16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2329,0</w:t>
            </w:r>
          </w:p>
        </w:tc>
      </w:tr>
      <w:tr w:rsidR="00DA5F47" w:rsidRPr="00626508" w:rsidTr="0054285F">
        <w:trPr>
          <w:trHeight w:val="8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70,0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1,0</w:t>
            </w:r>
          </w:p>
        </w:tc>
      </w:tr>
      <w:tr w:rsidR="00DA5F47" w:rsidRPr="00626508" w:rsidTr="0054285F">
        <w:trPr>
          <w:trHeight w:val="12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855,0</w:t>
            </w:r>
          </w:p>
        </w:tc>
      </w:tr>
      <w:tr w:rsidR="00DA5F47" w:rsidRPr="00626508" w:rsidTr="0054285F">
        <w:trPr>
          <w:trHeight w:val="9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06 1 02 10230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855,0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 xml:space="preserve">06 1 02 10230 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855,0</w:t>
            </w:r>
          </w:p>
        </w:tc>
      </w:tr>
      <w:tr w:rsidR="00DA5F47" w:rsidRPr="00626508" w:rsidTr="0054285F">
        <w:trPr>
          <w:trHeight w:val="114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7.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07 0 00 00000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6912,7</w:t>
            </w:r>
          </w:p>
        </w:tc>
      </w:tr>
      <w:tr w:rsidR="00DA5F47" w:rsidRPr="00626508" w:rsidTr="0054285F">
        <w:trPr>
          <w:trHeight w:val="14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6837,7</w:t>
            </w:r>
          </w:p>
        </w:tc>
      </w:tr>
      <w:tr w:rsidR="00DA5F47" w:rsidRPr="00626508" w:rsidTr="0054285F">
        <w:trPr>
          <w:trHeight w:val="5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6631,7</w:t>
            </w:r>
          </w:p>
        </w:tc>
      </w:tr>
      <w:tr w:rsidR="00DA5F47" w:rsidRPr="00626508" w:rsidTr="0054285F">
        <w:trPr>
          <w:trHeight w:val="9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07 1 01 00590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6351,7</w:t>
            </w:r>
          </w:p>
        </w:tc>
      </w:tr>
      <w:tr w:rsidR="00DA5F47" w:rsidRPr="00626508" w:rsidTr="0054285F">
        <w:trPr>
          <w:trHeight w:val="16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5714,0</w:t>
            </w:r>
          </w:p>
        </w:tc>
      </w:tr>
      <w:tr w:rsidR="00DA5F47" w:rsidRPr="00626508" w:rsidTr="0054285F">
        <w:trPr>
          <w:trHeight w:val="10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617,7</w:t>
            </w:r>
          </w:p>
        </w:tc>
      </w:tr>
      <w:tr w:rsidR="00DA5F47" w:rsidRPr="00626508" w:rsidTr="0054285F">
        <w:trPr>
          <w:trHeight w:val="3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07 1 01 00590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20,0</w:t>
            </w:r>
          </w:p>
        </w:tc>
      </w:tr>
      <w:tr w:rsidR="00DA5F47" w:rsidRPr="00626508" w:rsidTr="0054285F">
        <w:trPr>
          <w:trHeight w:val="4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Реализация мероприятий подпрограммы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07 1 01 10040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280,0</w:t>
            </w:r>
          </w:p>
        </w:tc>
      </w:tr>
      <w:tr w:rsidR="00DA5F47" w:rsidRPr="00626508" w:rsidTr="0054285F">
        <w:trPr>
          <w:trHeight w:val="7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07 1 01 10040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280,0</w:t>
            </w:r>
          </w:p>
        </w:tc>
      </w:tr>
      <w:tr w:rsidR="00DA5F47" w:rsidRPr="00626508" w:rsidTr="0054285F">
        <w:trPr>
          <w:trHeight w:val="5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Профилактика терроризма в Краснодарском крае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106,0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Реализация мероприятий подпрограммы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07 1 02 10040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106,0</w:t>
            </w:r>
          </w:p>
        </w:tc>
      </w:tr>
      <w:tr w:rsidR="00DA5F47" w:rsidRPr="00626508" w:rsidTr="0054285F">
        <w:trPr>
          <w:trHeight w:val="9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07 1 02 10040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106,0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4285F">
        <w:trPr>
          <w:trHeight w:val="5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Реализация мероприятий подпрограммы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07 1 03 10040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4285F">
        <w:trPr>
          <w:trHeight w:val="9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07 1 03 10040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4285F">
        <w:trPr>
          <w:trHeight w:val="156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07 2 00 00000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5,0</w:t>
            </w:r>
          </w:p>
        </w:tc>
      </w:tr>
      <w:tr w:rsidR="00DA5F47" w:rsidRPr="00626508" w:rsidTr="0054285F">
        <w:trPr>
          <w:trHeight w:val="10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07 2 01 00000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5,0</w:t>
            </w:r>
          </w:p>
        </w:tc>
      </w:tr>
      <w:tr w:rsidR="00DA5F47" w:rsidRPr="00626508" w:rsidTr="0054285F">
        <w:trPr>
          <w:trHeight w:val="5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Реализация мероприятий подпрограммы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07 2 01 10050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5,0</w:t>
            </w:r>
          </w:p>
        </w:tc>
      </w:tr>
      <w:tr w:rsidR="00DA5F47" w:rsidRPr="00626508" w:rsidTr="0054285F">
        <w:trPr>
          <w:trHeight w:val="88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07 2 01 10050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5,0</w:t>
            </w:r>
          </w:p>
        </w:tc>
      </w:tr>
      <w:tr w:rsidR="00DA5F47" w:rsidRPr="00626508" w:rsidTr="0054285F">
        <w:trPr>
          <w:trHeight w:val="13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07 3 00 00000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10,0</w:t>
            </w:r>
          </w:p>
        </w:tc>
      </w:tr>
      <w:tr w:rsidR="00DA5F47" w:rsidRPr="00626508" w:rsidTr="0054285F">
        <w:trPr>
          <w:trHeight w:val="10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07 3 01 00000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10,0</w:t>
            </w:r>
          </w:p>
        </w:tc>
      </w:tr>
      <w:tr w:rsidR="00DA5F47" w:rsidRPr="00626508" w:rsidTr="0054285F">
        <w:trPr>
          <w:trHeight w:val="4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Реализация мероприятий подпрограммы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07 3 01 10260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10,0</w:t>
            </w:r>
          </w:p>
        </w:tc>
      </w:tr>
      <w:tr w:rsidR="00DA5F47" w:rsidRPr="00626508" w:rsidTr="0054285F">
        <w:trPr>
          <w:trHeight w:val="9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07 3 01 10260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10,0</w:t>
            </w:r>
          </w:p>
        </w:tc>
      </w:tr>
      <w:tr w:rsidR="00DA5F47" w:rsidRPr="00626508" w:rsidTr="0054285F">
        <w:trPr>
          <w:trHeight w:val="6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Развитие и поддержка Выселковского районного казачьего общества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07 4 00 00000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60,0</w:t>
            </w:r>
          </w:p>
        </w:tc>
      </w:tr>
      <w:tr w:rsidR="00DA5F47" w:rsidRPr="00626508" w:rsidTr="0054285F">
        <w:trPr>
          <w:trHeight w:val="93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07 4 01 00000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60,0</w:t>
            </w:r>
          </w:p>
        </w:tc>
      </w:tr>
      <w:tr w:rsidR="00DA5F47" w:rsidRPr="00626508" w:rsidTr="0054285F">
        <w:trPr>
          <w:trHeight w:val="8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07 4 01 10270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60,0</w:t>
            </w:r>
          </w:p>
        </w:tc>
      </w:tr>
      <w:tr w:rsidR="00DA5F47" w:rsidRPr="00626508" w:rsidTr="0054285F">
        <w:trPr>
          <w:trHeight w:val="10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07 4 01 10270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60,0</w:t>
            </w:r>
          </w:p>
        </w:tc>
      </w:tr>
      <w:tr w:rsidR="00DA5F47" w:rsidRPr="00626508" w:rsidTr="0054285F">
        <w:trPr>
          <w:trHeight w:val="172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8.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08 0 00 00000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8313,3</w:t>
            </w:r>
          </w:p>
        </w:tc>
      </w:tr>
      <w:tr w:rsidR="00DA5F47" w:rsidRPr="00626508" w:rsidTr="0054285F">
        <w:trPr>
          <w:trHeight w:val="58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Развитие общественной инфраструктуры муниципального значения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4975,0</w:t>
            </w:r>
          </w:p>
        </w:tc>
      </w:tr>
      <w:tr w:rsidR="00DA5F47" w:rsidRPr="00626508" w:rsidTr="0054285F">
        <w:trPr>
          <w:trHeight w:val="58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Развитие сети и инфраструктуры образовательных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3075,0</w:t>
            </w:r>
          </w:p>
        </w:tc>
      </w:tr>
      <w:tr w:rsidR="00DA5F47" w:rsidRPr="00626508" w:rsidTr="0054285F">
        <w:trPr>
          <w:trHeight w:val="58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Строительство объекта "Общеобразовательная школа на 550 мест"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08 1 01 10370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3075,0</w:t>
            </w:r>
          </w:p>
        </w:tc>
      </w:tr>
      <w:tr w:rsidR="00DA5F47" w:rsidRPr="00626508" w:rsidTr="0054285F">
        <w:trPr>
          <w:trHeight w:val="7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08 1 01 10370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400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3075,0</w:t>
            </w:r>
          </w:p>
        </w:tc>
      </w:tr>
      <w:tr w:rsidR="00DA5F47" w:rsidRPr="00626508" w:rsidTr="0054285F">
        <w:trPr>
          <w:trHeight w:val="5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Содержание и обслуживание муниципального жилого фонда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1100,0</w:t>
            </w:r>
          </w:p>
        </w:tc>
      </w:tr>
      <w:tr w:rsidR="00DA5F47" w:rsidRPr="00626508" w:rsidTr="0054285F">
        <w:trPr>
          <w:trHeight w:val="5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подпрограммы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08 1 02 10330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1100,0</w:t>
            </w:r>
          </w:p>
        </w:tc>
      </w:tr>
      <w:tr w:rsidR="00DA5F47" w:rsidRPr="00626508" w:rsidTr="0054285F">
        <w:trPr>
          <w:trHeight w:val="8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08 1 02 10330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1100,0</w:t>
            </w:r>
          </w:p>
        </w:tc>
      </w:tr>
      <w:tr w:rsidR="00DA5F47" w:rsidRPr="00626508" w:rsidTr="0054285F">
        <w:trPr>
          <w:trHeight w:val="6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Развитие спортивных сооружений в Выселковском районе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800,0</w:t>
            </w:r>
          </w:p>
        </w:tc>
      </w:tr>
      <w:tr w:rsidR="00DA5F47" w:rsidRPr="00626508" w:rsidTr="0054285F">
        <w:trPr>
          <w:trHeight w:val="8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Строительство малобюджетных спортивных залов шаговой доступности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08 1 03 12620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800,0</w:t>
            </w:r>
          </w:p>
        </w:tc>
      </w:tr>
      <w:tr w:rsidR="00DA5F47" w:rsidRPr="00626508" w:rsidTr="0054285F">
        <w:trPr>
          <w:trHeight w:val="8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08 1 03 12620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400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800,0</w:t>
            </w:r>
          </w:p>
        </w:tc>
      </w:tr>
      <w:tr w:rsidR="00DA5F47" w:rsidRPr="00626508" w:rsidTr="0054285F">
        <w:trPr>
          <w:trHeight w:val="9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08 3 00 00000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379,8</w:t>
            </w:r>
          </w:p>
        </w:tc>
      </w:tr>
      <w:tr w:rsidR="00DA5F47" w:rsidRPr="00626508" w:rsidTr="0054285F">
        <w:trPr>
          <w:trHeight w:val="5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Комплексное и устойчивое развитие дорожного хозяйства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08 3 01 00000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379,8</w:t>
            </w:r>
          </w:p>
        </w:tc>
      </w:tr>
      <w:tr w:rsidR="00DA5F47" w:rsidRPr="00626508" w:rsidTr="0054285F">
        <w:trPr>
          <w:trHeight w:val="4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Ремонт и содержание дорог местного значения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08 3 01 10190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379,8</w:t>
            </w:r>
          </w:p>
        </w:tc>
      </w:tr>
      <w:tr w:rsidR="00DA5F47" w:rsidRPr="00626508" w:rsidTr="0054285F">
        <w:trPr>
          <w:trHeight w:val="96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08 3 01 10190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379,8</w:t>
            </w:r>
          </w:p>
        </w:tc>
      </w:tr>
      <w:tr w:rsidR="00DA5F47" w:rsidRPr="00626508" w:rsidTr="0054285F">
        <w:trPr>
          <w:trHeight w:val="93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08 4 00 00000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70,0</w:t>
            </w:r>
          </w:p>
        </w:tc>
      </w:tr>
      <w:tr w:rsidR="00DA5F47" w:rsidRPr="00626508" w:rsidTr="0054285F">
        <w:trPr>
          <w:trHeight w:val="4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безопасного участия детей в дорожном движении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08 4 01 00000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70,0</w:t>
            </w:r>
          </w:p>
        </w:tc>
      </w:tr>
      <w:tr w:rsidR="00DA5F47" w:rsidRPr="00626508" w:rsidTr="0054285F">
        <w:trPr>
          <w:trHeight w:val="5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Повышение безопасности дорожного движения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08 4 01 10200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70,0</w:t>
            </w:r>
          </w:p>
        </w:tc>
      </w:tr>
      <w:tr w:rsidR="00DA5F47" w:rsidRPr="00626508" w:rsidTr="0054285F">
        <w:trPr>
          <w:trHeight w:val="93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08 4 01 10200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70,0</w:t>
            </w:r>
          </w:p>
        </w:tc>
      </w:tr>
      <w:tr w:rsidR="00DA5F47" w:rsidRPr="00626508" w:rsidTr="0054285F">
        <w:trPr>
          <w:trHeight w:val="11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08 5 00 00000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2300,0</w:t>
            </w:r>
          </w:p>
        </w:tc>
      </w:tr>
      <w:tr w:rsidR="00DA5F47" w:rsidRPr="00626508" w:rsidTr="0054285F">
        <w:trPr>
          <w:trHeight w:val="5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Организация утилизации бытовых и промышленных отходов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08 5 01 00000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2300,0</w:t>
            </w:r>
          </w:p>
        </w:tc>
      </w:tr>
      <w:tr w:rsidR="00DA5F47" w:rsidRPr="00626508" w:rsidTr="0054285F">
        <w:trPr>
          <w:trHeight w:val="7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мероприятий муниципальной подпрограммы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08 5 01 10140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2300,0</w:t>
            </w:r>
          </w:p>
        </w:tc>
      </w:tr>
      <w:tr w:rsidR="00DA5F47" w:rsidRPr="00626508" w:rsidTr="0054285F">
        <w:trPr>
          <w:trHeight w:val="8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08 5 01 10140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2300,0</w:t>
            </w:r>
          </w:p>
        </w:tc>
      </w:tr>
      <w:tr w:rsidR="00DA5F47" w:rsidRPr="00626508" w:rsidTr="0054285F">
        <w:trPr>
          <w:trHeight w:val="49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08 7 00 00000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588,5</w:t>
            </w:r>
          </w:p>
        </w:tc>
      </w:tr>
      <w:tr w:rsidR="00DA5F47" w:rsidRPr="00626508" w:rsidTr="0054285F">
        <w:trPr>
          <w:trHeight w:val="63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Создание  жилищных условий для населения района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08 7 01 00000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588,5</w:t>
            </w:r>
          </w:p>
        </w:tc>
      </w:tr>
      <w:tr w:rsidR="00DA5F47" w:rsidRPr="00626508" w:rsidTr="0054285F">
        <w:trPr>
          <w:trHeight w:val="11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08 7 01 60870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588,5</w:t>
            </w:r>
          </w:p>
        </w:tc>
      </w:tr>
      <w:tr w:rsidR="00DA5F47" w:rsidRPr="00626508" w:rsidTr="0054285F">
        <w:trPr>
          <w:trHeight w:val="18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08 7 01 60870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558,5</w:t>
            </w:r>
          </w:p>
        </w:tc>
      </w:tr>
      <w:tr w:rsidR="00DA5F47" w:rsidRPr="00626508" w:rsidTr="0054285F">
        <w:trPr>
          <w:trHeight w:val="9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08 7 01 60870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30,0</w:t>
            </w:r>
          </w:p>
        </w:tc>
      </w:tr>
      <w:tr w:rsidR="00DA5F47" w:rsidRPr="00626508" w:rsidTr="0054285F">
        <w:trPr>
          <w:trHeight w:val="114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9.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09 0 00 00000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1200,0</w:t>
            </w:r>
          </w:p>
        </w:tc>
      </w:tr>
      <w:tr w:rsidR="00DA5F47" w:rsidRPr="00626508" w:rsidTr="0054285F">
        <w:trPr>
          <w:trHeight w:val="10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4285F">
        <w:trPr>
          <w:trHeight w:val="96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4285F">
        <w:trPr>
          <w:trHeight w:val="7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Создание условий для развития малого и среднего предпринимательства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09 1 01 10080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4285F">
        <w:trPr>
          <w:trHeight w:val="9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09 1 01 10080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4285F">
        <w:trPr>
          <w:trHeight w:val="6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09 2 00 00000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1000,0</w:t>
            </w:r>
          </w:p>
        </w:tc>
      </w:tr>
      <w:tr w:rsidR="00DA5F47" w:rsidRPr="00626508" w:rsidTr="0054285F">
        <w:trPr>
          <w:trHeight w:val="10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09 2 01 00000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1000,0</w:t>
            </w:r>
          </w:p>
        </w:tc>
      </w:tr>
      <w:tr w:rsidR="00DA5F47" w:rsidRPr="00626508" w:rsidTr="0054285F">
        <w:trPr>
          <w:trHeight w:val="9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09 2 01 10060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1000,0</w:t>
            </w:r>
          </w:p>
        </w:tc>
      </w:tr>
      <w:tr w:rsidR="00DA5F47" w:rsidRPr="00626508" w:rsidTr="0054285F">
        <w:trPr>
          <w:trHeight w:val="8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09 2 01 10060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1000,0</w:t>
            </w:r>
          </w:p>
        </w:tc>
      </w:tr>
      <w:tr w:rsidR="00DA5F47" w:rsidRPr="00626508" w:rsidTr="0054285F">
        <w:trPr>
          <w:trHeight w:val="99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11.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11 0 00 00000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45055,4</w:t>
            </w:r>
          </w:p>
        </w:tc>
      </w:tr>
      <w:tr w:rsidR="00DA5F47" w:rsidRPr="00626508" w:rsidTr="0054285F">
        <w:trPr>
          <w:trHeight w:val="5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45055,4</w:t>
            </w:r>
          </w:p>
        </w:tc>
      </w:tr>
      <w:tr w:rsidR="00DA5F47" w:rsidRPr="00626508" w:rsidTr="0054285F">
        <w:trPr>
          <w:trHeight w:val="8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1700,0</w:t>
            </w:r>
          </w:p>
        </w:tc>
      </w:tr>
      <w:tr w:rsidR="00DA5F47" w:rsidRPr="00626508" w:rsidTr="0054285F">
        <w:trPr>
          <w:trHeight w:val="12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11 1 01 10100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1700,0</w:t>
            </w:r>
          </w:p>
        </w:tc>
      </w:tr>
      <w:tr w:rsidR="00DA5F47" w:rsidRPr="00626508" w:rsidTr="0054285F">
        <w:trPr>
          <w:trHeight w:val="4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11 1 01 10100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1700,0</w:t>
            </w:r>
          </w:p>
        </w:tc>
      </w:tr>
      <w:tr w:rsidR="00DA5F47" w:rsidRPr="00626508" w:rsidTr="0054285F">
        <w:trPr>
          <w:trHeight w:val="93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317,8</w:t>
            </w:r>
          </w:p>
        </w:tc>
      </w:tr>
      <w:tr w:rsidR="00DA5F47" w:rsidRPr="00626508" w:rsidTr="0054285F">
        <w:trPr>
          <w:trHeight w:val="4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Поддержка общественных организаций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11 1 02 10230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317,8</w:t>
            </w:r>
          </w:p>
        </w:tc>
      </w:tr>
      <w:tr w:rsidR="00DA5F47" w:rsidRPr="00626508" w:rsidTr="0054285F">
        <w:trPr>
          <w:trHeight w:val="10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11 1 02 10230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600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317,8</w:t>
            </w:r>
          </w:p>
        </w:tc>
      </w:tr>
      <w:tr w:rsidR="00DA5F47" w:rsidRPr="00626508" w:rsidTr="0054285F">
        <w:trPr>
          <w:trHeight w:val="5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Совершенствование социальной поддержки семьи и детей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39324,9</w:t>
            </w:r>
          </w:p>
        </w:tc>
      </w:tr>
      <w:tr w:rsidR="00DA5F47" w:rsidRPr="00626508" w:rsidTr="0054285F">
        <w:trPr>
          <w:trHeight w:val="16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11 1 03 60670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21775,6</w:t>
            </w:r>
          </w:p>
        </w:tc>
      </w:tr>
      <w:tr w:rsidR="00DA5F47" w:rsidRPr="00626508" w:rsidTr="0054285F">
        <w:trPr>
          <w:trHeight w:val="10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11 1 03 60670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1,6</w:t>
            </w:r>
          </w:p>
        </w:tc>
      </w:tr>
      <w:tr w:rsidR="00DA5F47" w:rsidRPr="00626508" w:rsidTr="0054285F">
        <w:trPr>
          <w:trHeight w:val="5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11 1 03 60670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21774,0</w:t>
            </w:r>
          </w:p>
        </w:tc>
      </w:tr>
      <w:tr w:rsidR="00DA5F47" w:rsidRPr="00626508" w:rsidTr="0054285F">
        <w:trPr>
          <w:trHeight w:val="11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11 1 03 60680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17249,4</w:t>
            </w:r>
          </w:p>
        </w:tc>
      </w:tr>
      <w:tr w:rsidR="00DA5F47" w:rsidRPr="00626508" w:rsidTr="0054285F">
        <w:trPr>
          <w:trHeight w:val="5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11 1 03 60680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17249,4</w:t>
            </w:r>
          </w:p>
        </w:tc>
      </w:tr>
      <w:tr w:rsidR="00DA5F47" w:rsidRPr="00626508" w:rsidTr="0054285F">
        <w:trPr>
          <w:trHeight w:val="12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 xml:space="preserve">Выплата ежемесячных денежных средств на содержание детей,нуждающихся в особой заботе государства, переданных на патронатное воспитание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11 1 03 60720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147,0</w:t>
            </w:r>
          </w:p>
        </w:tc>
      </w:tr>
      <w:tr w:rsidR="00DA5F47" w:rsidRPr="00626508" w:rsidTr="0054285F">
        <w:trPr>
          <w:trHeight w:val="9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11 1 03 60720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0,5</w:t>
            </w:r>
          </w:p>
        </w:tc>
      </w:tr>
      <w:tr w:rsidR="00DA5F47" w:rsidRPr="00626508" w:rsidTr="0054285F">
        <w:trPr>
          <w:trHeight w:val="58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11 1 03 60720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146,5</w:t>
            </w:r>
          </w:p>
        </w:tc>
      </w:tr>
      <w:tr w:rsidR="00DA5F47" w:rsidRPr="00626508" w:rsidTr="0054285F">
        <w:trPr>
          <w:trHeight w:val="13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Выплаты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11 1 03 60730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152,9</w:t>
            </w:r>
          </w:p>
        </w:tc>
      </w:tr>
      <w:tr w:rsidR="00DA5F47" w:rsidRPr="00626508" w:rsidTr="0054285F">
        <w:trPr>
          <w:trHeight w:val="6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11 1 03 60730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152,9</w:t>
            </w:r>
          </w:p>
        </w:tc>
      </w:tr>
      <w:tr w:rsidR="00DA5F47" w:rsidRPr="00626508" w:rsidTr="0054285F">
        <w:trPr>
          <w:trHeight w:val="9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11 1 04 00000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3712,7</w:t>
            </w:r>
          </w:p>
        </w:tc>
      </w:tr>
      <w:tr w:rsidR="00DA5F47" w:rsidRPr="00626508" w:rsidTr="0054285F">
        <w:trPr>
          <w:trHeight w:val="13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11 1 04 60880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3124,0</w:t>
            </w:r>
          </w:p>
        </w:tc>
      </w:tr>
      <w:tr w:rsidR="00DA5F47" w:rsidRPr="00626508" w:rsidTr="0054285F">
        <w:trPr>
          <w:trHeight w:val="17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11 1 04 60880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2900,0</w:t>
            </w:r>
          </w:p>
        </w:tc>
      </w:tr>
      <w:tr w:rsidR="00DA5F47" w:rsidRPr="00626508" w:rsidTr="0054285F">
        <w:trPr>
          <w:trHeight w:val="8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11 1 04 60880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224,0</w:t>
            </w:r>
          </w:p>
        </w:tc>
      </w:tr>
      <w:tr w:rsidR="00DA5F47" w:rsidRPr="00626508" w:rsidTr="0054285F">
        <w:trPr>
          <w:trHeight w:val="96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11 1 04 60900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588,7</w:t>
            </w:r>
          </w:p>
        </w:tc>
      </w:tr>
      <w:tr w:rsidR="00DA5F47" w:rsidRPr="00626508" w:rsidTr="0054285F">
        <w:trPr>
          <w:trHeight w:val="17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11 1 04 60900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488,7</w:t>
            </w:r>
          </w:p>
        </w:tc>
      </w:tr>
      <w:tr w:rsidR="00DA5F47" w:rsidRPr="00626508" w:rsidTr="0054285F">
        <w:trPr>
          <w:trHeight w:val="9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11 1 04 60900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4285F">
        <w:trPr>
          <w:trHeight w:val="109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12.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12 0 00 00000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1730,0</w:t>
            </w:r>
          </w:p>
        </w:tc>
      </w:tr>
      <w:tr w:rsidR="00DA5F47" w:rsidRPr="00626508" w:rsidTr="0054285F">
        <w:trPr>
          <w:trHeight w:val="6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1730,0</w:t>
            </w:r>
          </w:p>
        </w:tc>
      </w:tr>
      <w:tr w:rsidR="00DA5F47" w:rsidRPr="00626508" w:rsidTr="0054285F">
        <w:trPr>
          <w:trHeight w:val="12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610,0</w:t>
            </w:r>
          </w:p>
        </w:tc>
      </w:tr>
      <w:tr w:rsidR="00DA5F47" w:rsidRPr="00626508" w:rsidTr="0054285F">
        <w:trPr>
          <w:trHeight w:val="13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12 1 01 10120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600,0</w:t>
            </w:r>
          </w:p>
        </w:tc>
      </w:tr>
      <w:tr w:rsidR="00DA5F47" w:rsidRPr="00626508" w:rsidTr="0054285F">
        <w:trPr>
          <w:trHeight w:val="7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12 1 01 10120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600,0</w:t>
            </w:r>
          </w:p>
        </w:tc>
      </w:tr>
      <w:tr w:rsidR="00DA5F47" w:rsidRPr="00626508" w:rsidTr="0054285F">
        <w:trPr>
          <w:trHeight w:val="14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12 1 01 10380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10,0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12 1 01 10380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10,0</w:t>
            </w:r>
          </w:p>
        </w:tc>
      </w:tr>
      <w:tr w:rsidR="00DA5F47" w:rsidRPr="00626508" w:rsidTr="0054285F">
        <w:trPr>
          <w:trHeight w:val="10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270,0</w:t>
            </w:r>
          </w:p>
        </w:tc>
      </w:tr>
      <w:tr w:rsidR="00DA5F47" w:rsidRPr="00626508" w:rsidTr="0054285F">
        <w:trPr>
          <w:trHeight w:val="79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12 1 02 00590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170,0</w:t>
            </w:r>
          </w:p>
        </w:tc>
      </w:tr>
      <w:tr w:rsidR="00DA5F47" w:rsidRPr="00626508" w:rsidTr="0054285F">
        <w:trPr>
          <w:trHeight w:val="11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12 1 02 00590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30,0</w:t>
            </w:r>
          </w:p>
        </w:tc>
      </w:tr>
      <w:tr w:rsidR="00DA5F47" w:rsidRPr="00626508" w:rsidTr="0054285F">
        <w:trPr>
          <w:trHeight w:val="67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Социальное обеспечение и иные выплаты населению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12 1 02 00590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300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140,0</w:t>
            </w:r>
          </w:p>
        </w:tc>
      </w:tr>
      <w:tr w:rsidR="00DA5F47" w:rsidRPr="00626508" w:rsidTr="0054285F">
        <w:trPr>
          <w:trHeight w:val="21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12 1 02 10390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4285F">
        <w:trPr>
          <w:trHeight w:val="10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12 1 02 10390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4285F">
        <w:trPr>
          <w:trHeight w:val="4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Общесистемные и обеспечивающие мероприятия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12 1 03 00000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850,0</w:t>
            </w:r>
          </w:p>
        </w:tc>
      </w:tr>
      <w:tr w:rsidR="00DA5F47" w:rsidRPr="00626508" w:rsidTr="0054285F">
        <w:trPr>
          <w:trHeight w:val="9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12 1 03 10150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850,0</w:t>
            </w:r>
          </w:p>
        </w:tc>
      </w:tr>
      <w:tr w:rsidR="00DA5F47" w:rsidRPr="00626508" w:rsidTr="0054285F">
        <w:trPr>
          <w:trHeight w:val="8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12 1 03 10150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850,0</w:t>
            </w:r>
          </w:p>
        </w:tc>
      </w:tr>
      <w:tr w:rsidR="00DA5F47" w:rsidRPr="00626508" w:rsidTr="0054285F">
        <w:trPr>
          <w:trHeight w:val="189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13.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13 0 00 00000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8679,3</w:t>
            </w:r>
          </w:p>
        </w:tc>
      </w:tr>
      <w:tr w:rsidR="00DA5F47" w:rsidRPr="00626508" w:rsidTr="0054285F">
        <w:trPr>
          <w:trHeight w:val="6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8679,3</w:t>
            </w:r>
          </w:p>
        </w:tc>
      </w:tr>
      <w:tr w:rsidR="00DA5F47" w:rsidRPr="00626508" w:rsidTr="0054285F">
        <w:trPr>
          <w:trHeight w:val="8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мероприятий, поддержка сельскохозяйственного производства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13 1 01 00000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8663,2</w:t>
            </w:r>
          </w:p>
        </w:tc>
      </w:tr>
      <w:tr w:rsidR="00DA5F47" w:rsidRPr="00626508" w:rsidTr="0054285F">
        <w:trPr>
          <w:trHeight w:val="28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13 1 01 60090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7485,8</w:t>
            </w:r>
          </w:p>
        </w:tc>
      </w:tr>
      <w:tr w:rsidR="00DA5F47" w:rsidRPr="00626508" w:rsidTr="0054285F">
        <w:trPr>
          <w:trHeight w:val="4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13 1 01 60090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7485,8</w:t>
            </w:r>
          </w:p>
        </w:tc>
      </w:tr>
      <w:tr w:rsidR="00DA5F47" w:rsidRPr="00626508" w:rsidTr="0054285F">
        <w:trPr>
          <w:trHeight w:val="7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13 1 01 60910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1177,4</w:t>
            </w:r>
          </w:p>
        </w:tc>
      </w:tr>
      <w:tr w:rsidR="00DA5F47" w:rsidRPr="00626508" w:rsidTr="0054285F">
        <w:trPr>
          <w:trHeight w:val="17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13 1 01 60910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1070,0</w:t>
            </w:r>
          </w:p>
        </w:tc>
      </w:tr>
      <w:tr w:rsidR="00DA5F47" w:rsidRPr="00626508" w:rsidTr="0054285F">
        <w:trPr>
          <w:trHeight w:val="79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13 1 01 60910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107,4</w:t>
            </w:r>
          </w:p>
        </w:tc>
      </w:tr>
      <w:tr w:rsidR="00DA5F47" w:rsidRPr="00626508" w:rsidTr="0054285F">
        <w:trPr>
          <w:trHeight w:val="10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16,1</w:t>
            </w:r>
          </w:p>
        </w:tc>
      </w:tr>
      <w:tr w:rsidR="00DA5F47" w:rsidRPr="00626508" w:rsidTr="0054285F">
        <w:trPr>
          <w:trHeight w:val="20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13 1 02 61650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16,1</w:t>
            </w:r>
          </w:p>
        </w:tc>
      </w:tr>
      <w:tr w:rsidR="00DA5F47" w:rsidRPr="00626508" w:rsidTr="0054285F">
        <w:trPr>
          <w:trHeight w:val="10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13 1 02 61650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16,1</w:t>
            </w:r>
          </w:p>
        </w:tc>
      </w:tr>
      <w:tr w:rsidR="00DA5F47" w:rsidRPr="00626508" w:rsidTr="0054285F">
        <w:trPr>
          <w:trHeight w:val="172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14.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14 0 00 00000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1700,0</w:t>
            </w:r>
          </w:p>
        </w:tc>
      </w:tr>
      <w:tr w:rsidR="00DA5F47" w:rsidRPr="00626508" w:rsidTr="0054285F">
        <w:trPr>
          <w:trHeight w:val="4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Отдельные  мероприятия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14 1 00 00000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1700,0</w:t>
            </w:r>
          </w:p>
        </w:tc>
      </w:tr>
      <w:tr w:rsidR="00DA5F47" w:rsidRPr="00626508" w:rsidTr="0054285F">
        <w:trPr>
          <w:trHeight w:val="4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Мероприятия по землеустройству и землепользованию 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14 1 02 00000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1700,0</w:t>
            </w:r>
          </w:p>
        </w:tc>
      </w:tr>
      <w:tr w:rsidR="00DA5F47" w:rsidRPr="00626508" w:rsidTr="0054285F">
        <w:trPr>
          <w:trHeight w:val="12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14 1 02 10010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250,0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14 1 02 10010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250,0</w:t>
            </w:r>
          </w:p>
        </w:tc>
      </w:tr>
      <w:tr w:rsidR="00DA5F47" w:rsidRPr="00626508" w:rsidTr="0054285F">
        <w:trPr>
          <w:trHeight w:val="4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Реализация мероприятий муниципальной программы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14 1 02 10070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1450,0</w:t>
            </w:r>
          </w:p>
        </w:tc>
      </w:tr>
      <w:tr w:rsidR="00DA5F47" w:rsidRPr="00626508" w:rsidTr="0054285F">
        <w:trPr>
          <w:trHeight w:val="8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14 1 02 10070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1450,0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15.</w:t>
            </w:r>
          </w:p>
        </w:tc>
        <w:tc>
          <w:tcPr>
            <w:tcW w:w="7876" w:type="dxa"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50 0 00 00000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1896,5</w:t>
            </w:r>
          </w:p>
        </w:tc>
      </w:tr>
      <w:tr w:rsidR="00DA5F47" w:rsidRPr="00626508" w:rsidTr="0054285F">
        <w:trPr>
          <w:trHeight w:val="4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Глава муниципального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50 1 00 00000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1896,5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Расходы на обеспечение функций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50 1 00 00190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1896,5</w:t>
            </w:r>
          </w:p>
        </w:tc>
      </w:tr>
      <w:tr w:rsidR="00DA5F47" w:rsidRPr="00626508" w:rsidTr="0054285F">
        <w:trPr>
          <w:trHeight w:val="17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50 1 00 00190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1896,5</w:t>
            </w:r>
          </w:p>
        </w:tc>
      </w:tr>
      <w:tr w:rsidR="00DA5F47" w:rsidRPr="00626508" w:rsidTr="0054285F">
        <w:trPr>
          <w:trHeight w:val="109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16.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51 0 00 00000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70397,8</w:t>
            </w:r>
          </w:p>
        </w:tc>
      </w:tr>
      <w:tr w:rsidR="00DA5F47" w:rsidRPr="00626508" w:rsidTr="0054285F">
        <w:trPr>
          <w:trHeight w:val="10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48347,5</w:t>
            </w:r>
          </w:p>
        </w:tc>
      </w:tr>
      <w:tr w:rsidR="00DA5F47" w:rsidRPr="00626508" w:rsidTr="0054285F">
        <w:trPr>
          <w:trHeight w:val="5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функций 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51 1 00 00190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46627,5</w:t>
            </w:r>
          </w:p>
        </w:tc>
      </w:tr>
      <w:tr w:rsidR="00DA5F47" w:rsidRPr="00626508" w:rsidTr="0054285F">
        <w:trPr>
          <w:trHeight w:val="153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45328,5</w:t>
            </w:r>
          </w:p>
        </w:tc>
      </w:tr>
      <w:tr w:rsidR="00DA5F47" w:rsidRPr="00626508" w:rsidTr="0054285F">
        <w:trPr>
          <w:trHeight w:val="10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1150,0</w:t>
            </w:r>
          </w:p>
        </w:tc>
      </w:tr>
      <w:tr w:rsidR="00DA5F47" w:rsidRPr="00626508" w:rsidTr="0054285F">
        <w:trPr>
          <w:trHeight w:val="4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149,0</w:t>
            </w:r>
          </w:p>
        </w:tc>
      </w:tr>
      <w:tr w:rsidR="00DA5F47" w:rsidRPr="00626508" w:rsidTr="0054285F">
        <w:trPr>
          <w:trHeight w:val="16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51 1 00 60070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66,0</w:t>
            </w:r>
          </w:p>
        </w:tc>
      </w:tr>
      <w:tr w:rsidR="00DA5F47" w:rsidRPr="00626508" w:rsidTr="0054285F">
        <w:trPr>
          <w:trHeight w:val="19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51 1 00 60070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66,0</w:t>
            </w:r>
          </w:p>
        </w:tc>
      </w:tr>
      <w:tr w:rsidR="00DA5F47" w:rsidRPr="00626508" w:rsidTr="0054285F">
        <w:trPr>
          <w:trHeight w:val="13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51 1 00 60890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1588,0</w:t>
            </w:r>
          </w:p>
        </w:tc>
      </w:tr>
      <w:tr w:rsidR="00DA5F47" w:rsidRPr="00626508" w:rsidTr="0054285F">
        <w:trPr>
          <w:trHeight w:val="169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51 1 00 60890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1488,0</w:t>
            </w:r>
          </w:p>
        </w:tc>
      </w:tr>
      <w:tr w:rsidR="00DA5F47" w:rsidRPr="00626508" w:rsidTr="0054285F">
        <w:trPr>
          <w:trHeight w:val="94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51 1 00 60890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100,0</w:t>
            </w:r>
          </w:p>
        </w:tc>
      </w:tr>
      <w:tr w:rsidR="00DA5F47" w:rsidRPr="00626508" w:rsidTr="0054285F">
        <w:trPr>
          <w:trHeight w:val="285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51 1 00 62600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66,0</w:t>
            </w:r>
          </w:p>
        </w:tc>
      </w:tr>
      <w:tr w:rsidR="00DA5F47" w:rsidRPr="00626508" w:rsidTr="0054285F">
        <w:trPr>
          <w:trHeight w:val="178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51 1 00 62600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66,0</w:t>
            </w:r>
          </w:p>
        </w:tc>
      </w:tr>
      <w:tr w:rsidR="00DA5F47" w:rsidRPr="00626508" w:rsidTr="0054285F">
        <w:trPr>
          <w:trHeight w:val="4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Финансовое обеспечение непредвиденных расходов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51 2 00 00000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2000,0</w:t>
            </w:r>
          </w:p>
        </w:tc>
      </w:tr>
      <w:tr w:rsidR="00DA5F47" w:rsidRPr="00626508" w:rsidTr="0054285F">
        <w:trPr>
          <w:trHeight w:val="8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51 2 00 10490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2000,0</w:t>
            </w:r>
          </w:p>
        </w:tc>
      </w:tr>
      <w:tr w:rsidR="00DA5F47" w:rsidRPr="00626508" w:rsidTr="0054285F">
        <w:trPr>
          <w:trHeight w:val="3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51 2 00 10490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2000,0</w:t>
            </w:r>
          </w:p>
        </w:tc>
      </w:tr>
      <w:tr w:rsidR="00DA5F47" w:rsidRPr="00626508" w:rsidTr="0054285F">
        <w:trPr>
          <w:trHeight w:val="5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Мероприятия в рамках управления имуществом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51 3 00 00000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270,0</w:t>
            </w:r>
          </w:p>
        </w:tc>
      </w:tr>
      <w:tr w:rsidR="00DA5F47" w:rsidRPr="00626508" w:rsidTr="0054285F">
        <w:trPr>
          <w:trHeight w:val="12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51 3 00 10010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270,0</w:t>
            </w:r>
          </w:p>
        </w:tc>
      </w:tr>
      <w:tr w:rsidR="00DA5F47" w:rsidRPr="00626508" w:rsidTr="0054285F">
        <w:trPr>
          <w:trHeight w:val="7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51 3 00 10010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270,0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Реализация муниципальных функций связанных с муниципальным управлением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51 4 00 00000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4285F">
        <w:trPr>
          <w:trHeight w:val="5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Прочие обязательства муниципального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51 4 00 10020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200,0</w:t>
            </w:r>
          </w:p>
        </w:tc>
      </w:tr>
      <w:tr w:rsidR="00DA5F47" w:rsidRPr="00626508" w:rsidTr="0054285F">
        <w:trPr>
          <w:trHeight w:val="7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51 4 00 10020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10,0</w:t>
            </w:r>
          </w:p>
        </w:tc>
      </w:tr>
      <w:tr w:rsidR="00DA5F47" w:rsidRPr="00626508" w:rsidTr="0054285F">
        <w:trPr>
          <w:trHeight w:val="5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51 4 00 10020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190,0</w:t>
            </w:r>
          </w:p>
        </w:tc>
      </w:tr>
      <w:tr w:rsidR="00DA5F47" w:rsidRPr="00626508" w:rsidTr="0054285F">
        <w:trPr>
          <w:trHeight w:val="6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Обеспечение хозяйственного обслуживания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51 5 00 00000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17613,8</w:t>
            </w:r>
          </w:p>
        </w:tc>
      </w:tr>
      <w:tr w:rsidR="00DA5F47" w:rsidRPr="00626508" w:rsidTr="0054285F">
        <w:trPr>
          <w:trHeight w:val="81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51 5 00 00590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17613,8</w:t>
            </w:r>
          </w:p>
        </w:tc>
      </w:tr>
      <w:tr w:rsidR="00DA5F47" w:rsidRPr="00626508" w:rsidTr="0054285F">
        <w:trPr>
          <w:trHeight w:val="17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51 5 00 00590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10395,0</w:t>
            </w:r>
          </w:p>
        </w:tc>
      </w:tr>
      <w:tr w:rsidR="00DA5F47" w:rsidRPr="00626508" w:rsidTr="0054285F">
        <w:trPr>
          <w:trHeight w:val="10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51 5 00 00590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6768,8</w:t>
            </w:r>
          </w:p>
        </w:tc>
      </w:tr>
      <w:tr w:rsidR="00DA5F47" w:rsidRPr="00626508" w:rsidTr="0054285F">
        <w:trPr>
          <w:trHeight w:val="54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51 5 00 00590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450,0</w:t>
            </w:r>
          </w:p>
        </w:tc>
      </w:tr>
      <w:tr w:rsidR="00DA5F47" w:rsidRPr="00626508" w:rsidTr="0054285F">
        <w:trPr>
          <w:trHeight w:val="4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Муниципальный архив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51 6 00 00000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1846,0</w:t>
            </w:r>
          </w:p>
        </w:tc>
      </w:tr>
      <w:tr w:rsidR="00DA5F47" w:rsidRPr="00626508" w:rsidTr="0054285F">
        <w:trPr>
          <w:trHeight w:val="10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51 6 00 00590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1846,0</w:t>
            </w:r>
          </w:p>
        </w:tc>
      </w:tr>
      <w:tr w:rsidR="00DA5F47" w:rsidRPr="00626508" w:rsidTr="0054285F">
        <w:trPr>
          <w:trHeight w:val="17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51 6 00 00590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1535,0</w:t>
            </w:r>
          </w:p>
        </w:tc>
      </w:tr>
      <w:tr w:rsidR="00DA5F47" w:rsidRPr="00626508" w:rsidTr="0054285F">
        <w:trPr>
          <w:trHeight w:val="11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51 6 00 00590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296,0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51 6 00 00590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15,0</w:t>
            </w:r>
          </w:p>
        </w:tc>
      </w:tr>
      <w:tr w:rsidR="00DA5F47" w:rsidRPr="00626508" w:rsidTr="0054285F">
        <w:trPr>
          <w:trHeight w:val="43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полномочий Российской Федерации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51 7 00 00000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96,5</w:t>
            </w:r>
          </w:p>
        </w:tc>
      </w:tr>
      <w:tr w:rsidR="00DA5F47" w:rsidRPr="00626508" w:rsidTr="0054285F">
        <w:trPr>
          <w:trHeight w:val="15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51 7 00 51200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96,5</w:t>
            </w:r>
          </w:p>
        </w:tc>
      </w:tr>
      <w:tr w:rsidR="00DA5F47" w:rsidRPr="00626508" w:rsidTr="0054285F">
        <w:trPr>
          <w:trHeight w:val="6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51 7 00 51200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96,5</w:t>
            </w:r>
          </w:p>
        </w:tc>
      </w:tr>
      <w:tr w:rsidR="00DA5F47" w:rsidRPr="00626508" w:rsidTr="0054285F">
        <w:trPr>
          <w:trHeight w:val="3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Управление муниципальным долгом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51 8 00 00000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24,0</w:t>
            </w:r>
          </w:p>
        </w:tc>
      </w:tr>
      <w:tr w:rsidR="00DA5F47" w:rsidRPr="00626508" w:rsidTr="0054285F">
        <w:trPr>
          <w:trHeight w:val="72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Процентные платежи по муниципальному долгу муниципального образования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51 8 00 10130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24,0</w:t>
            </w:r>
          </w:p>
        </w:tc>
      </w:tr>
      <w:tr w:rsidR="00DA5F47" w:rsidRPr="00626508" w:rsidTr="0054285F">
        <w:trPr>
          <w:trHeight w:val="78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Обслуживание государственного (муниципального) долга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51 8 00 10130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700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24,0</w:t>
            </w:r>
          </w:p>
        </w:tc>
      </w:tr>
      <w:tr w:rsidR="00DA5F47" w:rsidRPr="00626508" w:rsidTr="0054285F">
        <w:trPr>
          <w:trHeight w:val="60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17.</w:t>
            </w:r>
          </w:p>
        </w:tc>
        <w:tc>
          <w:tcPr>
            <w:tcW w:w="7876" w:type="dxa"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67 0 00 00000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22760,1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15845,0</w:t>
            </w:r>
          </w:p>
        </w:tc>
      </w:tr>
      <w:tr w:rsidR="00DA5F47" w:rsidRPr="00626508" w:rsidTr="0054285F">
        <w:trPr>
          <w:trHeight w:val="6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функций 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67 1 00 00190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15845,0</w:t>
            </w:r>
          </w:p>
        </w:tc>
      </w:tr>
      <w:tr w:rsidR="00DA5F47" w:rsidRPr="00626508" w:rsidTr="0054285F">
        <w:trPr>
          <w:trHeight w:val="172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12651,0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3162,0</w:t>
            </w:r>
          </w:p>
        </w:tc>
      </w:tr>
      <w:tr w:rsidR="00DA5F47" w:rsidRPr="00626508" w:rsidTr="0054285F">
        <w:trPr>
          <w:trHeight w:val="39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32,0</w:t>
            </w:r>
          </w:p>
        </w:tc>
      </w:tr>
      <w:tr w:rsidR="00DA5F47" w:rsidRPr="00626508" w:rsidTr="0054285F">
        <w:trPr>
          <w:trHeight w:val="55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Поддержание устойчивого исполнения местных бюджетов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67 3 00 00000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6915,1</w:t>
            </w:r>
          </w:p>
        </w:tc>
      </w:tr>
      <w:tr w:rsidR="00DA5F47" w:rsidRPr="00626508" w:rsidTr="00B93BF4">
        <w:trPr>
          <w:trHeight w:val="577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Дотации на выравнивание бюджетной обеспеченности поселений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3 00 S0030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>
              <w:t>6915,1</w:t>
            </w:r>
          </w:p>
        </w:tc>
      </w:tr>
      <w:tr w:rsidR="00DA5F47" w:rsidRPr="00626508" w:rsidTr="0054285F">
        <w:trPr>
          <w:trHeight w:val="4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 xml:space="preserve">Межбюджетные трансферты 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67 3 00 S0030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500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>
              <w:t>6915,1</w:t>
            </w:r>
          </w:p>
        </w:tc>
      </w:tr>
      <w:tr w:rsidR="00DA5F47" w:rsidRPr="00626508" w:rsidTr="0054285F">
        <w:trPr>
          <w:trHeight w:val="97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18.</w:t>
            </w:r>
          </w:p>
        </w:tc>
        <w:tc>
          <w:tcPr>
            <w:tcW w:w="7876" w:type="dxa"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68 0 00 00000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1898,8</w:t>
            </w:r>
          </w:p>
        </w:tc>
      </w:tr>
      <w:tr w:rsidR="00DA5F47" w:rsidRPr="00626508" w:rsidTr="0054285F">
        <w:trPr>
          <w:trHeight w:val="76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930,0</w:t>
            </w:r>
          </w:p>
        </w:tc>
      </w:tr>
      <w:tr w:rsidR="00DA5F47" w:rsidRPr="00626508" w:rsidTr="0054285F">
        <w:trPr>
          <w:trHeight w:val="7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функций 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68 1 00 00190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930,0</w:t>
            </w:r>
          </w:p>
        </w:tc>
      </w:tr>
      <w:tr w:rsidR="00DA5F47" w:rsidRPr="00626508" w:rsidTr="0054285F">
        <w:trPr>
          <w:trHeight w:val="18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68 1 00 00190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930,0</w:t>
            </w:r>
          </w:p>
        </w:tc>
      </w:tr>
      <w:tr w:rsidR="00DA5F47" w:rsidRPr="00626508" w:rsidTr="0054285F">
        <w:trPr>
          <w:trHeight w:val="79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Контрольно-счетная палата муниципального образования Выселковский район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68 2 00 00000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968,8</w:t>
            </w:r>
          </w:p>
        </w:tc>
      </w:tr>
      <w:tr w:rsidR="00DA5F47" w:rsidRPr="00626508" w:rsidTr="0054285F">
        <w:trPr>
          <w:trHeight w:val="58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обеспечение функций 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68 2 00 00190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603,0</w:t>
            </w:r>
          </w:p>
        </w:tc>
      </w:tr>
      <w:tr w:rsidR="00DA5F47" w:rsidRPr="00626508" w:rsidTr="0054285F">
        <w:trPr>
          <w:trHeight w:val="180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68 2 00 00190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362,5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68 2 00 00190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240,0</w:t>
            </w:r>
          </w:p>
        </w:tc>
      </w:tr>
      <w:tr w:rsidR="00DA5F47" w:rsidRPr="00626508" w:rsidTr="0054285F">
        <w:trPr>
          <w:trHeight w:val="405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Иные бюджетные ассигнования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68 2 00 00190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800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0,5</w:t>
            </w:r>
          </w:p>
        </w:tc>
      </w:tr>
      <w:tr w:rsidR="00DA5F47" w:rsidRPr="00626508" w:rsidTr="0054285F">
        <w:trPr>
          <w:trHeight w:val="87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</w:tcPr>
          <w:p w:rsidR="00DA5F47" w:rsidRPr="00626508" w:rsidRDefault="00DA5F47">
            <w:r w:rsidRPr="00626508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68 2 00 20010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365,8</w:t>
            </w:r>
          </w:p>
        </w:tc>
      </w:tr>
      <w:tr w:rsidR="00DA5F47" w:rsidRPr="00626508" w:rsidTr="0054285F">
        <w:trPr>
          <w:trHeight w:val="1560"/>
        </w:trPr>
        <w:tc>
          <w:tcPr>
            <w:tcW w:w="709" w:type="dxa"/>
            <w:noWrap/>
          </w:tcPr>
          <w:p w:rsidR="00DA5F47" w:rsidRPr="00626508" w:rsidRDefault="00DA5F47"/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68 2 00 20010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100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365,8</w:t>
            </w:r>
          </w:p>
        </w:tc>
      </w:tr>
      <w:tr w:rsidR="00DA5F47" w:rsidRPr="00626508" w:rsidTr="0054285F">
        <w:trPr>
          <w:trHeight w:val="91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19.</w:t>
            </w:r>
          </w:p>
        </w:tc>
        <w:tc>
          <w:tcPr>
            <w:tcW w:w="7876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4456" w:type="dxa"/>
            <w:gridSpan w:val="2"/>
            <w:noWrap/>
          </w:tcPr>
          <w:p w:rsidR="00DA5F47" w:rsidRPr="00626508" w:rsidRDefault="00DA5F47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99 0 00 00000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pPr>
              <w:rPr>
                <w:b/>
                <w:bCs/>
              </w:rPr>
            </w:pPr>
            <w:r w:rsidRPr="00626508">
              <w:rPr>
                <w:b/>
                <w:bCs/>
              </w:rPr>
              <w:t>165,0</w:t>
            </w:r>
          </w:p>
        </w:tc>
      </w:tr>
      <w:tr w:rsidR="00DA5F47" w:rsidRPr="00626508" w:rsidTr="0054285F">
        <w:trPr>
          <w:trHeight w:val="585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</w:p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Непрограммные расходы органов местного самоуправления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99 1 00 00000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165,0</w:t>
            </w:r>
          </w:p>
        </w:tc>
      </w:tr>
      <w:tr w:rsidR="00DA5F47" w:rsidRPr="00626508" w:rsidTr="0054285F">
        <w:trPr>
          <w:trHeight w:val="75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</w:p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Мероприятия по обеспечению мобилизационной подготовки экономики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99 1 00 10030</w:t>
            </w:r>
          </w:p>
        </w:tc>
        <w:tc>
          <w:tcPr>
            <w:tcW w:w="1427" w:type="dxa"/>
            <w:noWrap/>
          </w:tcPr>
          <w:p w:rsidR="00DA5F47" w:rsidRPr="00626508" w:rsidRDefault="00DA5F47"/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165,0</w:t>
            </w:r>
          </w:p>
        </w:tc>
      </w:tr>
      <w:tr w:rsidR="00DA5F47" w:rsidRPr="00626508" w:rsidTr="0054285F">
        <w:trPr>
          <w:trHeight w:val="750"/>
        </w:trPr>
        <w:tc>
          <w:tcPr>
            <w:tcW w:w="709" w:type="dxa"/>
            <w:noWrap/>
          </w:tcPr>
          <w:p w:rsidR="00DA5F47" w:rsidRPr="00626508" w:rsidRDefault="00DA5F47">
            <w:pPr>
              <w:rPr>
                <w:b/>
                <w:bCs/>
              </w:rPr>
            </w:pPr>
          </w:p>
        </w:tc>
        <w:tc>
          <w:tcPr>
            <w:tcW w:w="7876" w:type="dxa"/>
            <w:noWrap/>
          </w:tcPr>
          <w:p w:rsidR="00DA5F47" w:rsidRPr="00626508" w:rsidRDefault="00DA5F47" w:rsidP="00626508">
            <w:r w:rsidRPr="006265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9" w:type="dxa"/>
            <w:noWrap/>
          </w:tcPr>
          <w:p w:rsidR="00DA5F47" w:rsidRPr="00626508" w:rsidRDefault="00DA5F47">
            <w:r w:rsidRPr="00626508">
              <w:t>99 1 00 10030</w:t>
            </w:r>
          </w:p>
        </w:tc>
        <w:tc>
          <w:tcPr>
            <w:tcW w:w="1427" w:type="dxa"/>
            <w:noWrap/>
          </w:tcPr>
          <w:p w:rsidR="00DA5F47" w:rsidRPr="00626508" w:rsidRDefault="00DA5F47">
            <w:r w:rsidRPr="00626508">
              <w:t>200</w:t>
            </w:r>
          </w:p>
        </w:tc>
        <w:tc>
          <w:tcPr>
            <w:tcW w:w="1560" w:type="dxa"/>
            <w:noWrap/>
          </w:tcPr>
          <w:p w:rsidR="00DA5F47" w:rsidRPr="00626508" w:rsidRDefault="00DA5F47" w:rsidP="00626508">
            <w:r w:rsidRPr="00626508">
              <w:t>165,0</w:t>
            </w:r>
          </w:p>
        </w:tc>
      </w:tr>
    </w:tbl>
    <w:p w:rsidR="00DA5F47" w:rsidRDefault="00DA5F47">
      <w:pPr>
        <w:rPr>
          <w:lang w:val="en-US"/>
        </w:rPr>
      </w:pPr>
    </w:p>
    <w:p w:rsidR="00DA5F47" w:rsidRDefault="00DA5F47">
      <w:pPr>
        <w:rPr>
          <w:lang w:val="en-US"/>
        </w:rPr>
      </w:pPr>
      <w:r w:rsidRPr="00626508">
        <w:t xml:space="preserve">Заместитель главы </w:t>
      </w:r>
    </w:p>
    <w:p w:rsidR="00DA5F47" w:rsidRDefault="00DA5F47">
      <w:pPr>
        <w:rPr>
          <w:lang w:val="en-US"/>
        </w:rPr>
      </w:pPr>
      <w:r w:rsidRPr="00626508">
        <w:t>муниципального образования Выселковский район,</w:t>
      </w:r>
    </w:p>
    <w:p w:rsidR="00DA5F47" w:rsidRPr="0054285F" w:rsidRDefault="00DA5F47">
      <w:r w:rsidRPr="00626508">
        <w:t xml:space="preserve"> начальник финансового управления </w:t>
      </w:r>
    </w:p>
    <w:p w:rsidR="00DA5F47" w:rsidRPr="0054285F" w:rsidRDefault="00DA5F47">
      <w:r w:rsidRPr="00626508">
        <w:t xml:space="preserve">администрации муниципального </w:t>
      </w:r>
    </w:p>
    <w:p w:rsidR="00DA5F47" w:rsidRPr="0054285F" w:rsidRDefault="00DA5F47">
      <w:r w:rsidRPr="00626508">
        <w:t>образования Выселковский район</w:t>
      </w:r>
      <w:r w:rsidRPr="0054285F">
        <w:t xml:space="preserve">                                                                                                  </w:t>
      </w:r>
      <w:r w:rsidRPr="00626508">
        <w:t>И.А.Колесникова</w:t>
      </w:r>
    </w:p>
    <w:p w:rsidR="00DA5F47" w:rsidRPr="0054285F" w:rsidRDefault="00DA5F47"/>
    <w:sectPr w:rsidR="00DA5F47" w:rsidRPr="0054285F" w:rsidSect="0062650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3E"/>
    <w:rsid w:val="00020FC8"/>
    <w:rsid w:val="00127570"/>
    <w:rsid w:val="0016447C"/>
    <w:rsid w:val="001A70CF"/>
    <w:rsid w:val="00241294"/>
    <w:rsid w:val="003F623B"/>
    <w:rsid w:val="00523CCC"/>
    <w:rsid w:val="0054285F"/>
    <w:rsid w:val="00550EDF"/>
    <w:rsid w:val="00562B14"/>
    <w:rsid w:val="005E32A2"/>
    <w:rsid w:val="00612D42"/>
    <w:rsid w:val="00626508"/>
    <w:rsid w:val="006B0F65"/>
    <w:rsid w:val="006E45CF"/>
    <w:rsid w:val="00712EB5"/>
    <w:rsid w:val="00781978"/>
    <w:rsid w:val="007A6890"/>
    <w:rsid w:val="007F539A"/>
    <w:rsid w:val="008C49B3"/>
    <w:rsid w:val="008E4B3E"/>
    <w:rsid w:val="00B02525"/>
    <w:rsid w:val="00B04758"/>
    <w:rsid w:val="00B76404"/>
    <w:rsid w:val="00B854C1"/>
    <w:rsid w:val="00B93BF4"/>
    <w:rsid w:val="00BA3DC6"/>
    <w:rsid w:val="00DA5F47"/>
    <w:rsid w:val="00EC633C"/>
    <w:rsid w:val="00F46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B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65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30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33</Pages>
  <Words>6698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Данилиди</cp:lastModifiedBy>
  <cp:revision>13</cp:revision>
  <dcterms:created xsi:type="dcterms:W3CDTF">2018-04-05T12:25:00Z</dcterms:created>
  <dcterms:modified xsi:type="dcterms:W3CDTF">2018-04-06T11:33:00Z</dcterms:modified>
</cp:coreProperties>
</file>